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47C228" w14:textId="5E7C560F" w:rsidR="009436E4" w:rsidRPr="001B2382" w:rsidRDefault="00612060" w:rsidP="00A67D5C">
      <w:pPr>
        <w:spacing w:after="360"/>
        <w:rPr>
          <w:lang w:val="es-ES_tradnl"/>
        </w:rPr>
      </w:pPr>
      <w:r w:rsidRPr="001B2382">
        <w:rPr>
          <w:noProof/>
          <w:lang w:val="es-ES_tradnl" w:eastAsia="es-ES"/>
        </w:rPr>
        <mc:AlternateContent>
          <mc:Choice Requires="wpg">
            <w:drawing>
              <wp:anchor distT="0" distB="0" distL="114300" distR="114300" simplePos="0" relativeHeight="251658241" behindDoc="0" locked="0" layoutInCell="1" allowOverlap="1" wp14:anchorId="05F280CE" wp14:editId="62FE581C">
                <wp:simplePos x="0" y="0"/>
                <wp:positionH relativeFrom="column">
                  <wp:posOffset>-601069</wp:posOffset>
                </wp:positionH>
                <wp:positionV relativeFrom="paragraph">
                  <wp:posOffset>-601759</wp:posOffset>
                </wp:positionV>
                <wp:extent cx="1233050" cy="1298254"/>
                <wp:effectExtent l="0" t="0" r="5715" b="0"/>
                <wp:wrapNone/>
                <wp:docPr id="26" name="Image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3050" cy="1298254"/>
                          <a:chOff x="192681" y="192626"/>
                          <a:chExt cx="1233050" cy="1298254"/>
                        </a:xfrm>
                        <a:solidFill>
                          <a:srgbClr val="FFFFFF"/>
                        </a:solidFill>
                      </wpg:grpSpPr>
                      <wps:wsp>
                        <wps:cNvPr id="27" name="Forme libre : forme 27"/>
                        <wps:cNvSpPr/>
                        <wps:spPr>
                          <a:xfrm>
                            <a:off x="192681" y="1117134"/>
                            <a:ext cx="159973" cy="153225"/>
                          </a:xfrm>
                          <a:custGeom>
                            <a:avLst/>
                            <a:gdLst>
                              <a:gd name="connsiteX0" fmla="*/ 116066 w 159973"/>
                              <a:gd name="connsiteY0" fmla="*/ 153226 h 153225"/>
                              <a:gd name="connsiteX1" fmla="*/ 159973 w 159973"/>
                              <a:gd name="connsiteY1" fmla="*/ 153226 h 153225"/>
                              <a:gd name="connsiteX2" fmla="*/ 127498 w 159973"/>
                              <a:gd name="connsiteY2" fmla="*/ 97437 h 153225"/>
                              <a:gd name="connsiteX3" fmla="*/ 154703 w 159973"/>
                              <a:gd name="connsiteY3" fmla="*/ 52070 h 153225"/>
                              <a:gd name="connsiteX4" fmla="*/ 95100 w 159973"/>
                              <a:gd name="connsiteY4" fmla="*/ 0 h 153225"/>
                              <a:gd name="connsiteX5" fmla="*/ 0 w 159973"/>
                              <a:gd name="connsiteY5" fmla="*/ 0 h 153225"/>
                              <a:gd name="connsiteX6" fmla="*/ 0 w 159973"/>
                              <a:gd name="connsiteY6" fmla="*/ 153187 h 153225"/>
                              <a:gd name="connsiteX7" fmla="*/ 39955 w 159973"/>
                              <a:gd name="connsiteY7" fmla="*/ 153187 h 153225"/>
                              <a:gd name="connsiteX8" fmla="*/ 39955 w 159973"/>
                              <a:gd name="connsiteY8" fmla="*/ 104139 h 153225"/>
                              <a:gd name="connsiteX9" fmla="*/ 89520 w 159973"/>
                              <a:gd name="connsiteY9" fmla="*/ 104139 h 153225"/>
                              <a:gd name="connsiteX10" fmla="*/ 116066 w 159973"/>
                              <a:gd name="connsiteY10" fmla="*/ 153187 h 153225"/>
                              <a:gd name="connsiteX11" fmla="*/ 39955 w 159973"/>
                              <a:gd name="connsiteY11" fmla="*/ 31033 h 153225"/>
                              <a:gd name="connsiteX12" fmla="*/ 89714 w 159973"/>
                              <a:gd name="connsiteY12" fmla="*/ 31033 h 153225"/>
                              <a:gd name="connsiteX13" fmla="*/ 113818 w 159973"/>
                              <a:gd name="connsiteY13" fmla="*/ 52070 h 153225"/>
                              <a:gd name="connsiteX14" fmla="*/ 89714 w 159973"/>
                              <a:gd name="connsiteY14" fmla="*/ 73107 h 153225"/>
                              <a:gd name="connsiteX15" fmla="*/ 39955 w 159973"/>
                              <a:gd name="connsiteY15" fmla="*/ 73107 h 153225"/>
                              <a:gd name="connsiteX16" fmla="*/ 39955 w 159973"/>
                              <a:gd name="connsiteY16" fmla="*/ 30994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159973" h="153225">
                                <a:moveTo>
                                  <a:pt x="116066" y="153226"/>
                                </a:moveTo>
                                <a:lnTo>
                                  <a:pt x="159973" y="153226"/>
                                </a:lnTo>
                                <a:lnTo>
                                  <a:pt x="127498" y="97437"/>
                                </a:lnTo>
                                <a:cubicBezTo>
                                  <a:pt x="145325" y="88681"/>
                                  <a:pt x="154703" y="72138"/>
                                  <a:pt x="154703" y="52070"/>
                                </a:cubicBezTo>
                                <a:cubicBezTo>
                                  <a:pt x="154703" y="22122"/>
                                  <a:pt x="133815" y="0"/>
                                  <a:pt x="95100" y="0"/>
                                </a:cubicBezTo>
                                <a:lnTo>
                                  <a:pt x="0" y="0"/>
                                </a:lnTo>
                                <a:lnTo>
                                  <a:pt x="0" y="153187"/>
                                </a:lnTo>
                                <a:lnTo>
                                  <a:pt x="39955" y="153187"/>
                                </a:lnTo>
                                <a:lnTo>
                                  <a:pt x="39955" y="104139"/>
                                </a:lnTo>
                                <a:lnTo>
                                  <a:pt x="89520" y="104139"/>
                                </a:lnTo>
                                <a:lnTo>
                                  <a:pt x="116066" y="153187"/>
                                </a:lnTo>
                                <a:close/>
                                <a:moveTo>
                                  <a:pt x="39955" y="31033"/>
                                </a:moveTo>
                                <a:lnTo>
                                  <a:pt x="89714" y="31033"/>
                                </a:lnTo>
                                <a:cubicBezTo>
                                  <a:pt x="105370" y="31033"/>
                                  <a:pt x="113818" y="39982"/>
                                  <a:pt x="113818" y="52070"/>
                                </a:cubicBezTo>
                                <a:cubicBezTo>
                                  <a:pt x="113818" y="64157"/>
                                  <a:pt x="105370" y="73107"/>
                                  <a:pt x="89714" y="73107"/>
                                </a:cubicBezTo>
                                <a:lnTo>
                                  <a:pt x="39955" y="73107"/>
                                </a:lnTo>
                                <a:lnTo>
                                  <a:pt x="39955" y="309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Forme libre : forme 29"/>
                        <wps:cNvSpPr/>
                        <wps:spPr>
                          <a:xfrm>
                            <a:off x="954763" y="1117134"/>
                            <a:ext cx="158113" cy="155550"/>
                          </a:xfrm>
                          <a:custGeom>
                            <a:avLst/>
                            <a:gdLst>
                              <a:gd name="connsiteX0" fmla="*/ 0 w 158113"/>
                              <a:gd name="connsiteY0" fmla="*/ 0 h 155550"/>
                              <a:gd name="connsiteX1" fmla="*/ 0 w 158113"/>
                              <a:gd name="connsiteY1" fmla="*/ 90192 h 155550"/>
                              <a:gd name="connsiteX2" fmla="*/ 79057 w 158113"/>
                              <a:gd name="connsiteY2" fmla="*/ 155550 h 155550"/>
                              <a:gd name="connsiteX3" fmla="*/ 158113 w 158113"/>
                              <a:gd name="connsiteY3" fmla="*/ 90192 h 155550"/>
                              <a:gd name="connsiteX4" fmla="*/ 158113 w 158113"/>
                              <a:gd name="connsiteY4" fmla="*/ 0 h 155550"/>
                              <a:gd name="connsiteX5" fmla="*/ 117887 w 158113"/>
                              <a:gd name="connsiteY5" fmla="*/ 0 h 155550"/>
                              <a:gd name="connsiteX6" fmla="*/ 117887 w 158113"/>
                              <a:gd name="connsiteY6" fmla="*/ 90192 h 155550"/>
                              <a:gd name="connsiteX7" fmla="*/ 79057 w 158113"/>
                              <a:gd name="connsiteY7" fmla="*/ 124053 h 155550"/>
                              <a:gd name="connsiteX8" fmla="*/ 40226 w 158113"/>
                              <a:gd name="connsiteY8" fmla="*/ 90192 h 155550"/>
                              <a:gd name="connsiteX9" fmla="*/ 40226 w 158113"/>
                              <a:gd name="connsiteY9" fmla="*/ 0 h 155550"/>
                              <a:gd name="connsiteX10" fmla="*/ 0 w 158113"/>
                              <a:gd name="connsiteY10" fmla="*/ 0 h 1555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8113" h="155550">
                                <a:moveTo>
                                  <a:pt x="0" y="0"/>
                                </a:moveTo>
                                <a:lnTo>
                                  <a:pt x="0" y="90192"/>
                                </a:lnTo>
                                <a:cubicBezTo>
                                  <a:pt x="0" y="136295"/>
                                  <a:pt x="33987" y="155550"/>
                                  <a:pt x="79057" y="155550"/>
                                </a:cubicBezTo>
                                <a:cubicBezTo>
                                  <a:pt x="124127" y="155550"/>
                                  <a:pt x="158113" y="136295"/>
                                  <a:pt x="158113" y="90192"/>
                                </a:cubicBezTo>
                                <a:lnTo>
                                  <a:pt x="158113" y="0"/>
                                </a:lnTo>
                                <a:lnTo>
                                  <a:pt x="117887" y="0"/>
                                </a:lnTo>
                                <a:lnTo>
                                  <a:pt x="117887" y="90192"/>
                                </a:lnTo>
                                <a:cubicBezTo>
                                  <a:pt x="117887" y="105728"/>
                                  <a:pt x="112152" y="124053"/>
                                  <a:pt x="79057" y="124053"/>
                                </a:cubicBezTo>
                                <a:cubicBezTo>
                                  <a:pt x="45961" y="124053"/>
                                  <a:pt x="40226" y="105728"/>
                                  <a:pt x="40226" y="90192"/>
                                </a:cubicBezTo>
                                <a:lnTo>
                                  <a:pt x="4022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Forme libre : forme 30"/>
                        <wps:cNvSpPr/>
                        <wps:spPr>
                          <a:xfrm>
                            <a:off x="390903" y="1117134"/>
                            <a:ext cx="133117" cy="153225"/>
                          </a:xfrm>
                          <a:custGeom>
                            <a:avLst/>
                            <a:gdLst>
                              <a:gd name="connsiteX0" fmla="*/ 133117 w 133117"/>
                              <a:gd name="connsiteY0" fmla="*/ 122038 h 153225"/>
                              <a:gd name="connsiteX1" fmla="*/ 39877 w 133117"/>
                              <a:gd name="connsiteY1" fmla="*/ 122038 h 153225"/>
                              <a:gd name="connsiteX2" fmla="*/ 39877 w 133117"/>
                              <a:gd name="connsiteY2" fmla="*/ 90502 h 153225"/>
                              <a:gd name="connsiteX3" fmla="*/ 122770 w 133117"/>
                              <a:gd name="connsiteY3" fmla="*/ 90502 h 153225"/>
                              <a:gd name="connsiteX4" fmla="*/ 122770 w 133117"/>
                              <a:gd name="connsiteY4" fmla="*/ 61097 h 153225"/>
                              <a:gd name="connsiteX5" fmla="*/ 39877 w 133117"/>
                              <a:gd name="connsiteY5" fmla="*/ 61097 h 153225"/>
                              <a:gd name="connsiteX6" fmla="*/ 39877 w 133117"/>
                              <a:gd name="connsiteY6" fmla="*/ 31188 h 153225"/>
                              <a:gd name="connsiteX7" fmla="*/ 130598 w 133117"/>
                              <a:gd name="connsiteY7" fmla="*/ 31188 h 153225"/>
                              <a:gd name="connsiteX8" fmla="*/ 130598 w 133117"/>
                              <a:gd name="connsiteY8" fmla="*/ 0 h 153225"/>
                              <a:gd name="connsiteX9" fmla="*/ 0 w 133117"/>
                              <a:gd name="connsiteY9" fmla="*/ 0 h 153225"/>
                              <a:gd name="connsiteX10" fmla="*/ 0 w 133117"/>
                              <a:gd name="connsiteY10" fmla="*/ 153226 h 153225"/>
                              <a:gd name="connsiteX11" fmla="*/ 133117 w 133117"/>
                              <a:gd name="connsiteY11" fmla="*/ 153226 h 153225"/>
                              <a:gd name="connsiteX12" fmla="*/ 133117 w 133117"/>
                              <a:gd name="connsiteY12" fmla="*/ 122038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33117" h="153225">
                                <a:moveTo>
                                  <a:pt x="133117" y="122038"/>
                                </a:moveTo>
                                <a:lnTo>
                                  <a:pt x="39877" y="122038"/>
                                </a:lnTo>
                                <a:lnTo>
                                  <a:pt x="39877" y="90502"/>
                                </a:lnTo>
                                <a:lnTo>
                                  <a:pt x="122770" y="90502"/>
                                </a:lnTo>
                                <a:lnTo>
                                  <a:pt x="122770" y="61097"/>
                                </a:lnTo>
                                <a:lnTo>
                                  <a:pt x="39877" y="61097"/>
                                </a:lnTo>
                                <a:lnTo>
                                  <a:pt x="39877" y="31188"/>
                                </a:lnTo>
                                <a:lnTo>
                                  <a:pt x="130598" y="31188"/>
                                </a:lnTo>
                                <a:lnTo>
                                  <a:pt x="13059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3226"/>
                                </a:lnTo>
                                <a:lnTo>
                                  <a:pt x="133117" y="153226"/>
                                </a:lnTo>
                                <a:lnTo>
                                  <a:pt x="133117" y="1220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Forme libre : forme 31"/>
                        <wps:cNvSpPr/>
                        <wps:spPr>
                          <a:xfrm>
                            <a:off x="1157946" y="1117134"/>
                            <a:ext cx="126684" cy="153225"/>
                          </a:xfrm>
                          <a:custGeom>
                            <a:avLst/>
                            <a:gdLst>
                              <a:gd name="connsiteX0" fmla="*/ 126684 w 126684"/>
                              <a:gd name="connsiteY0" fmla="*/ 122038 h 153225"/>
                              <a:gd name="connsiteX1" fmla="*/ 39838 w 126684"/>
                              <a:gd name="connsiteY1" fmla="*/ 122038 h 153225"/>
                              <a:gd name="connsiteX2" fmla="*/ 39838 w 126684"/>
                              <a:gd name="connsiteY2" fmla="*/ 0 h 153225"/>
                              <a:gd name="connsiteX3" fmla="*/ 0 w 126684"/>
                              <a:gd name="connsiteY3" fmla="*/ 0 h 153225"/>
                              <a:gd name="connsiteX4" fmla="*/ 0 w 126684"/>
                              <a:gd name="connsiteY4" fmla="*/ 153226 h 153225"/>
                              <a:gd name="connsiteX5" fmla="*/ 126684 w 126684"/>
                              <a:gd name="connsiteY5" fmla="*/ 153226 h 153225"/>
                              <a:gd name="connsiteX6" fmla="*/ 126684 w 126684"/>
                              <a:gd name="connsiteY6" fmla="*/ 122038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26684" h="153225">
                                <a:moveTo>
                                  <a:pt x="126684" y="122038"/>
                                </a:moveTo>
                                <a:lnTo>
                                  <a:pt x="39838" y="122038"/>
                                </a:lnTo>
                                <a:lnTo>
                                  <a:pt x="3983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3226"/>
                                </a:lnTo>
                                <a:lnTo>
                                  <a:pt x="126684" y="153226"/>
                                </a:lnTo>
                                <a:lnTo>
                                  <a:pt x="126684" y="1220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Forme libre : forme 32"/>
                        <wps:cNvSpPr/>
                        <wps:spPr>
                          <a:xfrm>
                            <a:off x="753130" y="1117172"/>
                            <a:ext cx="183729" cy="153187"/>
                          </a:xfrm>
                          <a:custGeom>
                            <a:avLst/>
                            <a:gdLst>
                              <a:gd name="connsiteX0" fmla="*/ 142728 w 183729"/>
                              <a:gd name="connsiteY0" fmla="*/ 153187 h 153187"/>
                              <a:gd name="connsiteX1" fmla="*/ 183729 w 183729"/>
                              <a:gd name="connsiteY1" fmla="*/ 153187 h 153187"/>
                              <a:gd name="connsiteX2" fmla="*/ 117732 w 183729"/>
                              <a:gd name="connsiteY2" fmla="*/ 0 h 153187"/>
                              <a:gd name="connsiteX3" fmla="*/ 65997 w 183729"/>
                              <a:gd name="connsiteY3" fmla="*/ 0 h 153187"/>
                              <a:gd name="connsiteX4" fmla="*/ 0 w 183729"/>
                              <a:gd name="connsiteY4" fmla="*/ 153187 h 153187"/>
                              <a:gd name="connsiteX5" fmla="*/ 40962 w 183729"/>
                              <a:gd name="connsiteY5" fmla="*/ 153187 h 153187"/>
                              <a:gd name="connsiteX6" fmla="*/ 52859 w 183729"/>
                              <a:gd name="connsiteY6" fmla="*/ 124750 h 153187"/>
                              <a:gd name="connsiteX7" fmla="*/ 130792 w 183729"/>
                              <a:gd name="connsiteY7" fmla="*/ 124750 h 153187"/>
                              <a:gd name="connsiteX8" fmla="*/ 142689 w 183729"/>
                              <a:gd name="connsiteY8" fmla="*/ 153187 h 153187"/>
                              <a:gd name="connsiteX9" fmla="*/ 65919 w 183729"/>
                              <a:gd name="connsiteY9" fmla="*/ 93563 h 153187"/>
                              <a:gd name="connsiteX10" fmla="*/ 91845 w 183729"/>
                              <a:gd name="connsiteY10" fmla="*/ 31536 h 153187"/>
                              <a:gd name="connsiteX11" fmla="*/ 117771 w 183729"/>
                              <a:gd name="connsiteY11" fmla="*/ 93563 h 153187"/>
                              <a:gd name="connsiteX12" fmla="*/ 65880 w 183729"/>
                              <a:gd name="connsiteY12" fmla="*/ 93563 h 1531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83729" h="153187">
                                <a:moveTo>
                                  <a:pt x="142728" y="153187"/>
                                </a:moveTo>
                                <a:lnTo>
                                  <a:pt x="183729" y="153187"/>
                                </a:lnTo>
                                <a:lnTo>
                                  <a:pt x="117732" y="0"/>
                                </a:lnTo>
                                <a:lnTo>
                                  <a:pt x="65997" y="0"/>
                                </a:lnTo>
                                <a:lnTo>
                                  <a:pt x="0" y="153187"/>
                                </a:lnTo>
                                <a:lnTo>
                                  <a:pt x="40962" y="153187"/>
                                </a:lnTo>
                                <a:lnTo>
                                  <a:pt x="52859" y="124750"/>
                                </a:lnTo>
                                <a:lnTo>
                                  <a:pt x="130792" y="124750"/>
                                </a:lnTo>
                                <a:lnTo>
                                  <a:pt x="142689" y="153187"/>
                                </a:lnTo>
                                <a:close/>
                                <a:moveTo>
                                  <a:pt x="65919" y="93563"/>
                                </a:moveTo>
                                <a:lnTo>
                                  <a:pt x="91845" y="31536"/>
                                </a:lnTo>
                                <a:lnTo>
                                  <a:pt x="117771" y="93563"/>
                                </a:lnTo>
                                <a:lnTo>
                                  <a:pt x="65880" y="935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Forme libre : forme 33"/>
                        <wps:cNvSpPr/>
                        <wps:spPr>
                          <a:xfrm>
                            <a:off x="1267618" y="1117134"/>
                            <a:ext cx="158113" cy="153225"/>
                          </a:xfrm>
                          <a:custGeom>
                            <a:avLst/>
                            <a:gdLst>
                              <a:gd name="connsiteX0" fmla="*/ 0 w 158113"/>
                              <a:gd name="connsiteY0" fmla="*/ 0 h 153225"/>
                              <a:gd name="connsiteX1" fmla="*/ 0 w 158113"/>
                              <a:gd name="connsiteY1" fmla="*/ 31149 h 153225"/>
                              <a:gd name="connsiteX2" fmla="*/ 59099 w 158113"/>
                              <a:gd name="connsiteY2" fmla="*/ 31149 h 153225"/>
                              <a:gd name="connsiteX3" fmla="*/ 59099 w 158113"/>
                              <a:gd name="connsiteY3" fmla="*/ 153226 h 153225"/>
                              <a:gd name="connsiteX4" fmla="*/ 98976 w 158113"/>
                              <a:gd name="connsiteY4" fmla="*/ 153226 h 153225"/>
                              <a:gd name="connsiteX5" fmla="*/ 98976 w 158113"/>
                              <a:gd name="connsiteY5" fmla="*/ 31149 h 153225"/>
                              <a:gd name="connsiteX6" fmla="*/ 158113 w 158113"/>
                              <a:gd name="connsiteY6" fmla="*/ 31149 h 153225"/>
                              <a:gd name="connsiteX7" fmla="*/ 158113 w 158113"/>
                              <a:gd name="connsiteY7" fmla="*/ 0 h 153225"/>
                              <a:gd name="connsiteX8" fmla="*/ 0 w 158113"/>
                              <a:gd name="connsiteY8" fmla="*/ 0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58113" h="153225">
                                <a:moveTo>
                                  <a:pt x="0" y="0"/>
                                </a:moveTo>
                                <a:lnTo>
                                  <a:pt x="0" y="31149"/>
                                </a:lnTo>
                                <a:lnTo>
                                  <a:pt x="59099" y="31149"/>
                                </a:lnTo>
                                <a:lnTo>
                                  <a:pt x="59099" y="153226"/>
                                </a:lnTo>
                                <a:lnTo>
                                  <a:pt x="98976" y="153226"/>
                                </a:lnTo>
                                <a:lnTo>
                                  <a:pt x="98976" y="31149"/>
                                </a:lnTo>
                                <a:lnTo>
                                  <a:pt x="158113" y="31149"/>
                                </a:lnTo>
                                <a:lnTo>
                                  <a:pt x="1581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Forme libre : forme 34"/>
                        <wps:cNvSpPr/>
                        <wps:spPr>
                          <a:xfrm>
                            <a:off x="565603" y="1117134"/>
                            <a:ext cx="160942" cy="153225"/>
                          </a:xfrm>
                          <a:custGeom>
                            <a:avLst/>
                            <a:gdLst>
                              <a:gd name="connsiteX0" fmla="*/ 160942 w 160942"/>
                              <a:gd name="connsiteY0" fmla="*/ 153226 h 153225"/>
                              <a:gd name="connsiteX1" fmla="*/ 160942 w 160942"/>
                              <a:gd name="connsiteY1" fmla="*/ 0 h 153225"/>
                              <a:gd name="connsiteX2" fmla="*/ 125328 w 160942"/>
                              <a:gd name="connsiteY2" fmla="*/ 0 h 153225"/>
                              <a:gd name="connsiteX3" fmla="*/ 125328 w 160942"/>
                              <a:gd name="connsiteY3" fmla="*/ 100652 h 153225"/>
                              <a:gd name="connsiteX4" fmla="*/ 33948 w 160942"/>
                              <a:gd name="connsiteY4" fmla="*/ 0 h 153225"/>
                              <a:gd name="connsiteX5" fmla="*/ 0 w 160942"/>
                              <a:gd name="connsiteY5" fmla="*/ 0 h 153225"/>
                              <a:gd name="connsiteX6" fmla="*/ 0 w 160942"/>
                              <a:gd name="connsiteY6" fmla="*/ 153226 h 153225"/>
                              <a:gd name="connsiteX7" fmla="*/ 35847 w 160942"/>
                              <a:gd name="connsiteY7" fmla="*/ 153226 h 153225"/>
                              <a:gd name="connsiteX8" fmla="*/ 35847 w 160942"/>
                              <a:gd name="connsiteY8" fmla="*/ 52573 h 153225"/>
                              <a:gd name="connsiteX9" fmla="*/ 126529 w 160942"/>
                              <a:gd name="connsiteY9" fmla="*/ 153226 h 153225"/>
                              <a:gd name="connsiteX10" fmla="*/ 160942 w 160942"/>
                              <a:gd name="connsiteY10" fmla="*/ 153226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60942" h="153225">
                                <a:moveTo>
                                  <a:pt x="160942" y="153226"/>
                                </a:moveTo>
                                <a:lnTo>
                                  <a:pt x="160942" y="0"/>
                                </a:lnTo>
                                <a:lnTo>
                                  <a:pt x="125328" y="0"/>
                                </a:lnTo>
                                <a:lnTo>
                                  <a:pt x="125328" y="100652"/>
                                </a:lnTo>
                                <a:lnTo>
                                  <a:pt x="339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3226"/>
                                </a:lnTo>
                                <a:lnTo>
                                  <a:pt x="35847" y="153226"/>
                                </a:lnTo>
                                <a:lnTo>
                                  <a:pt x="35847" y="52573"/>
                                </a:lnTo>
                                <a:lnTo>
                                  <a:pt x="126529" y="153226"/>
                                </a:lnTo>
                                <a:lnTo>
                                  <a:pt x="160942" y="153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Forme libre : forme 35"/>
                        <wps:cNvSpPr/>
                        <wps:spPr>
                          <a:xfrm>
                            <a:off x="248718" y="1336144"/>
                            <a:ext cx="158074" cy="152373"/>
                          </a:xfrm>
                          <a:custGeom>
                            <a:avLst/>
                            <a:gdLst>
                              <a:gd name="connsiteX0" fmla="*/ 0 w 158074"/>
                              <a:gd name="connsiteY0" fmla="*/ 30994 h 152373"/>
                              <a:gd name="connsiteX1" fmla="*/ 59099 w 158074"/>
                              <a:gd name="connsiteY1" fmla="*/ 30994 h 152373"/>
                              <a:gd name="connsiteX2" fmla="*/ 59099 w 158074"/>
                              <a:gd name="connsiteY2" fmla="*/ 152373 h 152373"/>
                              <a:gd name="connsiteX3" fmla="*/ 98937 w 158074"/>
                              <a:gd name="connsiteY3" fmla="*/ 152373 h 152373"/>
                              <a:gd name="connsiteX4" fmla="*/ 98937 w 158074"/>
                              <a:gd name="connsiteY4" fmla="*/ 30994 h 152373"/>
                              <a:gd name="connsiteX5" fmla="*/ 158074 w 158074"/>
                              <a:gd name="connsiteY5" fmla="*/ 30994 h 152373"/>
                              <a:gd name="connsiteX6" fmla="*/ 158074 w 158074"/>
                              <a:gd name="connsiteY6" fmla="*/ 0 h 152373"/>
                              <a:gd name="connsiteX7" fmla="*/ 0 w 158074"/>
                              <a:gd name="connsiteY7" fmla="*/ 0 h 152373"/>
                              <a:gd name="connsiteX8" fmla="*/ 0 w 158074"/>
                              <a:gd name="connsiteY8" fmla="*/ 30994 h 1523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58074" h="152373">
                                <a:moveTo>
                                  <a:pt x="0" y="30994"/>
                                </a:moveTo>
                                <a:lnTo>
                                  <a:pt x="59099" y="30994"/>
                                </a:lnTo>
                                <a:lnTo>
                                  <a:pt x="59099" y="152373"/>
                                </a:lnTo>
                                <a:lnTo>
                                  <a:pt x="98937" y="152373"/>
                                </a:lnTo>
                                <a:lnTo>
                                  <a:pt x="98937" y="30994"/>
                                </a:lnTo>
                                <a:lnTo>
                                  <a:pt x="158074" y="30994"/>
                                </a:lnTo>
                                <a:lnTo>
                                  <a:pt x="15807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9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Forme libre : forme 36"/>
                        <wps:cNvSpPr/>
                        <wps:spPr>
                          <a:xfrm>
                            <a:off x="625980" y="1336183"/>
                            <a:ext cx="158113" cy="154697"/>
                          </a:xfrm>
                          <a:custGeom>
                            <a:avLst/>
                            <a:gdLst>
                              <a:gd name="connsiteX0" fmla="*/ 117887 w 158113"/>
                              <a:gd name="connsiteY0" fmla="*/ 89688 h 154697"/>
                              <a:gd name="connsiteX1" fmla="*/ 79057 w 158113"/>
                              <a:gd name="connsiteY1" fmla="*/ 123355 h 154697"/>
                              <a:gd name="connsiteX2" fmla="*/ 40226 w 158113"/>
                              <a:gd name="connsiteY2" fmla="*/ 89688 h 154697"/>
                              <a:gd name="connsiteX3" fmla="*/ 40226 w 158113"/>
                              <a:gd name="connsiteY3" fmla="*/ 0 h 154697"/>
                              <a:gd name="connsiteX4" fmla="*/ 0 w 158113"/>
                              <a:gd name="connsiteY4" fmla="*/ 0 h 154697"/>
                              <a:gd name="connsiteX5" fmla="*/ 0 w 158113"/>
                              <a:gd name="connsiteY5" fmla="*/ 89688 h 154697"/>
                              <a:gd name="connsiteX6" fmla="*/ 79057 w 158113"/>
                              <a:gd name="connsiteY6" fmla="*/ 154698 h 154697"/>
                              <a:gd name="connsiteX7" fmla="*/ 158113 w 158113"/>
                              <a:gd name="connsiteY7" fmla="*/ 89688 h 154697"/>
                              <a:gd name="connsiteX8" fmla="*/ 158113 w 158113"/>
                              <a:gd name="connsiteY8" fmla="*/ 0 h 154697"/>
                              <a:gd name="connsiteX9" fmla="*/ 117887 w 158113"/>
                              <a:gd name="connsiteY9" fmla="*/ 0 h 154697"/>
                              <a:gd name="connsiteX10" fmla="*/ 117887 w 158113"/>
                              <a:gd name="connsiteY10" fmla="*/ 89688 h 15469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8113" h="154697">
                                <a:moveTo>
                                  <a:pt x="117887" y="89688"/>
                                </a:moveTo>
                                <a:cubicBezTo>
                                  <a:pt x="117887" y="105147"/>
                                  <a:pt x="112152" y="123355"/>
                                  <a:pt x="79057" y="123355"/>
                                </a:cubicBezTo>
                                <a:cubicBezTo>
                                  <a:pt x="45961" y="123355"/>
                                  <a:pt x="40226" y="105147"/>
                                  <a:pt x="40226" y="89688"/>
                                </a:cubicBezTo>
                                <a:lnTo>
                                  <a:pt x="4022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9688"/>
                                </a:lnTo>
                                <a:cubicBezTo>
                                  <a:pt x="0" y="135559"/>
                                  <a:pt x="33987" y="154698"/>
                                  <a:pt x="79057" y="154698"/>
                                </a:cubicBezTo>
                                <a:cubicBezTo>
                                  <a:pt x="124127" y="154698"/>
                                  <a:pt x="158113" y="135559"/>
                                  <a:pt x="158113" y="89688"/>
                                </a:cubicBezTo>
                                <a:lnTo>
                                  <a:pt x="158113" y="0"/>
                                </a:lnTo>
                                <a:lnTo>
                                  <a:pt x="117887" y="0"/>
                                </a:lnTo>
                                <a:lnTo>
                                  <a:pt x="117887" y="896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Forme libre : forme 37"/>
                        <wps:cNvSpPr/>
                        <wps:spPr>
                          <a:xfrm>
                            <a:off x="438376" y="1336144"/>
                            <a:ext cx="159934" cy="152373"/>
                          </a:xfrm>
                          <a:custGeom>
                            <a:avLst/>
                            <a:gdLst>
                              <a:gd name="connsiteX0" fmla="*/ 154703 w 159934"/>
                              <a:gd name="connsiteY0" fmla="*/ 51798 h 152373"/>
                              <a:gd name="connsiteX1" fmla="*/ 95100 w 159934"/>
                              <a:gd name="connsiteY1" fmla="*/ 0 h 152373"/>
                              <a:gd name="connsiteX2" fmla="*/ 0 w 159934"/>
                              <a:gd name="connsiteY2" fmla="*/ 0 h 152373"/>
                              <a:gd name="connsiteX3" fmla="*/ 0 w 159934"/>
                              <a:gd name="connsiteY3" fmla="*/ 152373 h 152373"/>
                              <a:gd name="connsiteX4" fmla="*/ 39955 w 159934"/>
                              <a:gd name="connsiteY4" fmla="*/ 152373 h 152373"/>
                              <a:gd name="connsiteX5" fmla="*/ 39955 w 159934"/>
                              <a:gd name="connsiteY5" fmla="*/ 103597 h 152373"/>
                              <a:gd name="connsiteX6" fmla="*/ 89481 w 159934"/>
                              <a:gd name="connsiteY6" fmla="*/ 103597 h 152373"/>
                              <a:gd name="connsiteX7" fmla="*/ 116027 w 159934"/>
                              <a:gd name="connsiteY7" fmla="*/ 152373 h 152373"/>
                              <a:gd name="connsiteX8" fmla="*/ 159935 w 159934"/>
                              <a:gd name="connsiteY8" fmla="*/ 152373 h 152373"/>
                              <a:gd name="connsiteX9" fmla="*/ 127459 w 159934"/>
                              <a:gd name="connsiteY9" fmla="*/ 96895 h 152373"/>
                              <a:gd name="connsiteX10" fmla="*/ 154664 w 159934"/>
                              <a:gd name="connsiteY10" fmla="*/ 51798 h 152373"/>
                              <a:gd name="connsiteX11" fmla="*/ 89714 w 159934"/>
                              <a:gd name="connsiteY11" fmla="*/ 72758 h 152373"/>
                              <a:gd name="connsiteX12" fmla="*/ 39955 w 159934"/>
                              <a:gd name="connsiteY12" fmla="*/ 72758 h 152373"/>
                              <a:gd name="connsiteX13" fmla="*/ 39955 w 159934"/>
                              <a:gd name="connsiteY13" fmla="*/ 30878 h 152373"/>
                              <a:gd name="connsiteX14" fmla="*/ 89714 w 159934"/>
                              <a:gd name="connsiteY14" fmla="*/ 30878 h 152373"/>
                              <a:gd name="connsiteX15" fmla="*/ 113818 w 159934"/>
                              <a:gd name="connsiteY15" fmla="*/ 51837 h 152373"/>
                              <a:gd name="connsiteX16" fmla="*/ 89714 w 159934"/>
                              <a:gd name="connsiteY16" fmla="*/ 72758 h 1523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159934" h="152373">
                                <a:moveTo>
                                  <a:pt x="154703" y="51798"/>
                                </a:moveTo>
                                <a:cubicBezTo>
                                  <a:pt x="154703" y="22006"/>
                                  <a:pt x="133815" y="0"/>
                                  <a:pt x="95100" y="0"/>
                                </a:cubicBezTo>
                                <a:lnTo>
                                  <a:pt x="0" y="0"/>
                                </a:lnTo>
                                <a:lnTo>
                                  <a:pt x="0" y="152373"/>
                                </a:lnTo>
                                <a:lnTo>
                                  <a:pt x="39955" y="152373"/>
                                </a:lnTo>
                                <a:lnTo>
                                  <a:pt x="39955" y="103597"/>
                                </a:lnTo>
                                <a:lnTo>
                                  <a:pt x="89481" y="103597"/>
                                </a:lnTo>
                                <a:lnTo>
                                  <a:pt x="116027" y="152373"/>
                                </a:lnTo>
                                <a:lnTo>
                                  <a:pt x="159935" y="152373"/>
                                </a:lnTo>
                                <a:lnTo>
                                  <a:pt x="127459" y="96895"/>
                                </a:lnTo>
                                <a:cubicBezTo>
                                  <a:pt x="145286" y="88216"/>
                                  <a:pt x="154664" y="71751"/>
                                  <a:pt x="154664" y="51798"/>
                                </a:cubicBezTo>
                                <a:close/>
                                <a:moveTo>
                                  <a:pt x="89714" y="72758"/>
                                </a:moveTo>
                                <a:lnTo>
                                  <a:pt x="39955" y="72758"/>
                                </a:lnTo>
                                <a:lnTo>
                                  <a:pt x="39955" y="30878"/>
                                </a:lnTo>
                                <a:lnTo>
                                  <a:pt x="89714" y="30878"/>
                                </a:lnTo>
                                <a:cubicBezTo>
                                  <a:pt x="105370" y="30878"/>
                                  <a:pt x="113818" y="39788"/>
                                  <a:pt x="113818" y="51837"/>
                                </a:cubicBezTo>
                                <a:cubicBezTo>
                                  <a:pt x="113818" y="63886"/>
                                  <a:pt x="105370" y="72758"/>
                                  <a:pt x="89714" y="7275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Forme libre : forme 38"/>
                        <wps:cNvSpPr/>
                        <wps:spPr>
                          <a:xfrm>
                            <a:off x="1020682" y="1336144"/>
                            <a:ext cx="161329" cy="152644"/>
                          </a:xfrm>
                          <a:custGeom>
                            <a:avLst/>
                            <a:gdLst>
                              <a:gd name="connsiteX0" fmla="*/ 112462 w 161329"/>
                              <a:gd name="connsiteY0" fmla="*/ 1162 h 152644"/>
                              <a:gd name="connsiteX1" fmla="*/ 56386 w 161329"/>
                              <a:gd name="connsiteY1" fmla="*/ 61368 h 152644"/>
                              <a:gd name="connsiteX2" fmla="*/ 39877 w 161329"/>
                              <a:gd name="connsiteY2" fmla="*/ 61368 h 152644"/>
                              <a:gd name="connsiteX3" fmla="*/ 39877 w 161329"/>
                              <a:gd name="connsiteY3" fmla="*/ 0 h 152644"/>
                              <a:gd name="connsiteX4" fmla="*/ 0 w 161329"/>
                              <a:gd name="connsiteY4" fmla="*/ 0 h 152644"/>
                              <a:gd name="connsiteX5" fmla="*/ 0 w 161329"/>
                              <a:gd name="connsiteY5" fmla="*/ 152373 h 152644"/>
                              <a:gd name="connsiteX6" fmla="*/ 39877 w 161329"/>
                              <a:gd name="connsiteY6" fmla="*/ 152373 h 152644"/>
                              <a:gd name="connsiteX7" fmla="*/ 39877 w 161329"/>
                              <a:gd name="connsiteY7" fmla="*/ 92400 h 152644"/>
                              <a:gd name="connsiteX8" fmla="*/ 56347 w 161329"/>
                              <a:gd name="connsiteY8" fmla="*/ 92400 h 152644"/>
                              <a:gd name="connsiteX9" fmla="*/ 112462 w 161329"/>
                              <a:gd name="connsiteY9" fmla="*/ 152645 h 152644"/>
                              <a:gd name="connsiteX10" fmla="*/ 161330 w 161329"/>
                              <a:gd name="connsiteY10" fmla="*/ 152645 h 152644"/>
                              <a:gd name="connsiteX11" fmla="*/ 91380 w 161329"/>
                              <a:gd name="connsiteY11" fmla="*/ 76903 h 152644"/>
                              <a:gd name="connsiteX12" fmla="*/ 161330 w 161329"/>
                              <a:gd name="connsiteY12" fmla="*/ 1162 h 152644"/>
                              <a:gd name="connsiteX13" fmla="*/ 112462 w 161329"/>
                              <a:gd name="connsiteY13" fmla="*/ 1162 h 152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161329" h="152644">
                                <a:moveTo>
                                  <a:pt x="112462" y="1162"/>
                                </a:moveTo>
                                <a:lnTo>
                                  <a:pt x="56386" y="61368"/>
                                </a:lnTo>
                                <a:lnTo>
                                  <a:pt x="39877" y="61368"/>
                                </a:lnTo>
                                <a:lnTo>
                                  <a:pt x="398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2373"/>
                                </a:lnTo>
                                <a:lnTo>
                                  <a:pt x="39877" y="152373"/>
                                </a:lnTo>
                                <a:lnTo>
                                  <a:pt x="39877" y="92400"/>
                                </a:lnTo>
                                <a:lnTo>
                                  <a:pt x="56347" y="92400"/>
                                </a:lnTo>
                                <a:lnTo>
                                  <a:pt x="112462" y="152645"/>
                                </a:lnTo>
                                <a:lnTo>
                                  <a:pt x="161330" y="152645"/>
                                </a:lnTo>
                                <a:lnTo>
                                  <a:pt x="91380" y="76903"/>
                                </a:lnTo>
                                <a:lnTo>
                                  <a:pt x="161330" y="1162"/>
                                </a:lnTo>
                                <a:lnTo>
                                  <a:pt x="112462" y="11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Forme libre : forme 39"/>
                        <wps:cNvSpPr/>
                        <wps:spPr>
                          <a:xfrm>
                            <a:off x="1193483" y="1333703"/>
                            <a:ext cx="153307" cy="157138"/>
                          </a:xfrm>
                          <a:custGeom>
                            <a:avLst/>
                            <a:gdLst>
                              <a:gd name="connsiteX0" fmla="*/ 131955 w 153307"/>
                              <a:gd name="connsiteY0" fmla="*/ 75431 h 157138"/>
                              <a:gd name="connsiteX1" fmla="*/ 77313 w 153307"/>
                              <a:gd name="connsiteY1" fmla="*/ 62685 h 157138"/>
                              <a:gd name="connsiteX2" fmla="*/ 41195 w 153307"/>
                              <a:gd name="connsiteY2" fmla="*/ 45716 h 157138"/>
                              <a:gd name="connsiteX3" fmla="*/ 75026 w 153307"/>
                              <a:gd name="connsiteY3" fmla="*/ 31343 h 157138"/>
                              <a:gd name="connsiteX4" fmla="*/ 109517 w 153307"/>
                              <a:gd name="connsiteY4" fmla="*/ 48583 h 157138"/>
                              <a:gd name="connsiteX5" fmla="*/ 148309 w 153307"/>
                              <a:gd name="connsiteY5" fmla="*/ 48583 h 157138"/>
                              <a:gd name="connsiteX6" fmla="*/ 74406 w 153307"/>
                              <a:gd name="connsiteY6" fmla="*/ 0 h 157138"/>
                              <a:gd name="connsiteX7" fmla="*/ 310 w 153307"/>
                              <a:gd name="connsiteY7" fmla="*/ 49048 h 157138"/>
                              <a:gd name="connsiteX8" fmla="*/ 15850 w 153307"/>
                              <a:gd name="connsiteY8" fmla="*/ 76400 h 157138"/>
                              <a:gd name="connsiteX9" fmla="*/ 75724 w 153307"/>
                              <a:gd name="connsiteY9" fmla="*/ 92633 h 157138"/>
                              <a:gd name="connsiteX10" fmla="*/ 114245 w 153307"/>
                              <a:gd name="connsiteY10" fmla="*/ 110842 h 157138"/>
                              <a:gd name="connsiteX11" fmla="*/ 79987 w 153307"/>
                              <a:gd name="connsiteY11" fmla="*/ 125990 h 157138"/>
                              <a:gd name="connsiteX12" fmla="*/ 42164 w 153307"/>
                              <a:gd name="connsiteY12" fmla="*/ 106890 h 157138"/>
                              <a:gd name="connsiteX13" fmla="*/ 0 w 153307"/>
                              <a:gd name="connsiteY13" fmla="*/ 106890 h 157138"/>
                              <a:gd name="connsiteX14" fmla="*/ 79405 w 153307"/>
                              <a:gd name="connsiteY14" fmla="*/ 157139 h 157138"/>
                              <a:gd name="connsiteX15" fmla="*/ 153308 w 153307"/>
                              <a:gd name="connsiteY15" fmla="*/ 108130 h 157138"/>
                              <a:gd name="connsiteX16" fmla="*/ 131955 w 153307"/>
                              <a:gd name="connsiteY16" fmla="*/ 75392 h 1571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153307" h="157138">
                                <a:moveTo>
                                  <a:pt x="131955" y="75431"/>
                                </a:moveTo>
                                <a:cubicBezTo>
                                  <a:pt x="119437" y="69426"/>
                                  <a:pt x="94325" y="65358"/>
                                  <a:pt x="77313" y="62685"/>
                                </a:cubicBezTo>
                                <a:cubicBezTo>
                                  <a:pt x="62897" y="60399"/>
                                  <a:pt x="41195" y="57067"/>
                                  <a:pt x="41195" y="45716"/>
                                </a:cubicBezTo>
                                <a:cubicBezTo>
                                  <a:pt x="41195" y="36612"/>
                                  <a:pt x="51271" y="31343"/>
                                  <a:pt x="75026" y="31343"/>
                                </a:cubicBezTo>
                                <a:cubicBezTo>
                                  <a:pt x="98782" y="31343"/>
                                  <a:pt x="109517" y="39750"/>
                                  <a:pt x="109517" y="48583"/>
                                </a:cubicBezTo>
                                <a:lnTo>
                                  <a:pt x="148309" y="48583"/>
                                </a:lnTo>
                                <a:cubicBezTo>
                                  <a:pt x="148309" y="22044"/>
                                  <a:pt x="123235" y="0"/>
                                  <a:pt x="74406" y="0"/>
                                </a:cubicBezTo>
                                <a:cubicBezTo>
                                  <a:pt x="25577" y="0"/>
                                  <a:pt x="310" y="23168"/>
                                  <a:pt x="310" y="49048"/>
                                </a:cubicBezTo>
                                <a:cubicBezTo>
                                  <a:pt x="310" y="61097"/>
                                  <a:pt x="6433" y="69465"/>
                                  <a:pt x="15850" y="76400"/>
                                </a:cubicBezTo>
                                <a:cubicBezTo>
                                  <a:pt x="26856" y="84497"/>
                                  <a:pt x="44876" y="88371"/>
                                  <a:pt x="75724" y="92633"/>
                                </a:cubicBezTo>
                                <a:cubicBezTo>
                                  <a:pt x="102619" y="96352"/>
                                  <a:pt x="114245" y="99413"/>
                                  <a:pt x="114245" y="110842"/>
                                </a:cubicBezTo>
                                <a:cubicBezTo>
                                  <a:pt x="114245" y="118474"/>
                                  <a:pt x="105448" y="125990"/>
                                  <a:pt x="79987" y="125990"/>
                                </a:cubicBezTo>
                                <a:cubicBezTo>
                                  <a:pt x="54526" y="125990"/>
                                  <a:pt x="42164" y="118125"/>
                                  <a:pt x="42164" y="106890"/>
                                </a:cubicBezTo>
                                <a:lnTo>
                                  <a:pt x="0" y="106890"/>
                                </a:lnTo>
                                <a:cubicBezTo>
                                  <a:pt x="0" y="132925"/>
                                  <a:pt x="22244" y="157139"/>
                                  <a:pt x="79405" y="157139"/>
                                </a:cubicBezTo>
                                <a:cubicBezTo>
                                  <a:pt x="133117" y="157139"/>
                                  <a:pt x="153308" y="134901"/>
                                  <a:pt x="153308" y="108130"/>
                                </a:cubicBezTo>
                                <a:cubicBezTo>
                                  <a:pt x="153308" y="92943"/>
                                  <a:pt x="145015" y="81669"/>
                                  <a:pt x="131955" y="753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Forme libre : forme 40"/>
                        <wps:cNvSpPr/>
                        <wps:spPr>
                          <a:xfrm>
                            <a:off x="816763" y="1333703"/>
                            <a:ext cx="169041" cy="157138"/>
                          </a:xfrm>
                          <a:custGeom>
                            <a:avLst/>
                            <a:gdLst>
                              <a:gd name="connsiteX0" fmla="*/ 40265 w 169041"/>
                              <a:gd name="connsiteY0" fmla="*/ 78569 h 157138"/>
                              <a:gd name="connsiteX1" fmla="*/ 53053 w 169041"/>
                              <a:gd name="connsiteY1" fmla="*/ 45677 h 157138"/>
                              <a:gd name="connsiteX2" fmla="*/ 86497 w 169041"/>
                              <a:gd name="connsiteY2" fmla="*/ 33202 h 157138"/>
                              <a:gd name="connsiteX3" fmla="*/ 115175 w 169041"/>
                              <a:gd name="connsiteY3" fmla="*/ 42268 h 157138"/>
                              <a:gd name="connsiteX4" fmla="*/ 130017 w 169041"/>
                              <a:gd name="connsiteY4" fmla="*/ 63072 h 157138"/>
                              <a:gd name="connsiteX5" fmla="*/ 169042 w 169041"/>
                              <a:gd name="connsiteY5" fmla="*/ 63072 h 157138"/>
                              <a:gd name="connsiteX6" fmla="*/ 142922 w 169041"/>
                              <a:gd name="connsiteY6" fmla="*/ 18015 h 157138"/>
                              <a:gd name="connsiteX7" fmla="*/ 86420 w 169041"/>
                              <a:gd name="connsiteY7" fmla="*/ 0 h 157138"/>
                              <a:gd name="connsiteX8" fmla="*/ 24686 w 169041"/>
                              <a:gd name="connsiteY8" fmla="*/ 22509 h 157138"/>
                              <a:gd name="connsiteX9" fmla="*/ 0 w 169041"/>
                              <a:gd name="connsiteY9" fmla="*/ 78569 h 157138"/>
                              <a:gd name="connsiteX10" fmla="*/ 24686 w 169041"/>
                              <a:gd name="connsiteY10" fmla="*/ 134629 h 157138"/>
                              <a:gd name="connsiteX11" fmla="*/ 86420 w 169041"/>
                              <a:gd name="connsiteY11" fmla="*/ 157139 h 157138"/>
                              <a:gd name="connsiteX12" fmla="*/ 142922 w 169041"/>
                              <a:gd name="connsiteY12" fmla="*/ 139162 h 157138"/>
                              <a:gd name="connsiteX13" fmla="*/ 169042 w 169041"/>
                              <a:gd name="connsiteY13" fmla="*/ 94105 h 157138"/>
                              <a:gd name="connsiteX14" fmla="*/ 130017 w 169041"/>
                              <a:gd name="connsiteY14" fmla="*/ 94105 h 157138"/>
                              <a:gd name="connsiteX15" fmla="*/ 115175 w 169041"/>
                              <a:gd name="connsiteY15" fmla="*/ 114910 h 157138"/>
                              <a:gd name="connsiteX16" fmla="*/ 86497 w 169041"/>
                              <a:gd name="connsiteY16" fmla="*/ 123975 h 157138"/>
                              <a:gd name="connsiteX17" fmla="*/ 53053 w 169041"/>
                              <a:gd name="connsiteY17" fmla="*/ 111500 h 157138"/>
                              <a:gd name="connsiteX18" fmla="*/ 40265 w 169041"/>
                              <a:gd name="connsiteY18" fmla="*/ 78608 h 157138"/>
                              <a:gd name="connsiteX19" fmla="*/ 40265 w 169041"/>
                              <a:gd name="connsiteY19" fmla="*/ 78608 h 1571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</a:cxnLst>
                            <a:rect l="l" t="t" r="r" b="b"/>
                            <a:pathLst>
                              <a:path w="169041" h="157138">
                                <a:moveTo>
                                  <a:pt x="40265" y="78569"/>
                                </a:moveTo>
                                <a:cubicBezTo>
                                  <a:pt x="40265" y="64971"/>
                                  <a:pt x="44527" y="54007"/>
                                  <a:pt x="53053" y="45677"/>
                                </a:cubicBezTo>
                                <a:cubicBezTo>
                                  <a:pt x="61579" y="37348"/>
                                  <a:pt x="72740" y="33202"/>
                                  <a:pt x="86497" y="33202"/>
                                </a:cubicBezTo>
                                <a:cubicBezTo>
                                  <a:pt x="97891" y="33202"/>
                                  <a:pt x="107385" y="36573"/>
                                  <a:pt x="115175" y="42268"/>
                                </a:cubicBezTo>
                                <a:cubicBezTo>
                                  <a:pt x="122266" y="47459"/>
                                  <a:pt x="127266" y="54046"/>
                                  <a:pt x="130017" y="63072"/>
                                </a:cubicBezTo>
                                <a:lnTo>
                                  <a:pt x="169042" y="63072"/>
                                </a:lnTo>
                                <a:cubicBezTo>
                                  <a:pt x="167453" y="48350"/>
                                  <a:pt x="157803" y="29677"/>
                                  <a:pt x="142922" y="18015"/>
                                </a:cubicBezTo>
                                <a:cubicBezTo>
                                  <a:pt x="127072" y="5540"/>
                                  <a:pt x="108703" y="0"/>
                                  <a:pt x="86420" y="0"/>
                                </a:cubicBezTo>
                                <a:cubicBezTo>
                                  <a:pt x="61734" y="0"/>
                                  <a:pt x="41156" y="7516"/>
                                  <a:pt x="24686" y="22509"/>
                                </a:cubicBezTo>
                                <a:cubicBezTo>
                                  <a:pt x="8216" y="37503"/>
                                  <a:pt x="0" y="56215"/>
                                  <a:pt x="0" y="78569"/>
                                </a:cubicBezTo>
                                <a:cubicBezTo>
                                  <a:pt x="0" y="100924"/>
                                  <a:pt x="8216" y="119636"/>
                                  <a:pt x="24686" y="134629"/>
                                </a:cubicBezTo>
                                <a:cubicBezTo>
                                  <a:pt x="41156" y="149623"/>
                                  <a:pt x="61734" y="157139"/>
                                  <a:pt x="86420" y="157139"/>
                                </a:cubicBezTo>
                                <a:cubicBezTo>
                                  <a:pt x="108703" y="157139"/>
                                  <a:pt x="127072" y="151599"/>
                                  <a:pt x="142922" y="139162"/>
                                </a:cubicBezTo>
                                <a:cubicBezTo>
                                  <a:pt x="157803" y="127462"/>
                                  <a:pt x="167453" y="108827"/>
                                  <a:pt x="169042" y="94105"/>
                                </a:cubicBezTo>
                                <a:lnTo>
                                  <a:pt x="130017" y="94105"/>
                                </a:lnTo>
                                <a:cubicBezTo>
                                  <a:pt x="127266" y="103132"/>
                                  <a:pt x="122266" y="109718"/>
                                  <a:pt x="115175" y="114910"/>
                                </a:cubicBezTo>
                                <a:cubicBezTo>
                                  <a:pt x="107385" y="120605"/>
                                  <a:pt x="97852" y="123975"/>
                                  <a:pt x="86497" y="123975"/>
                                </a:cubicBezTo>
                                <a:cubicBezTo>
                                  <a:pt x="72740" y="123975"/>
                                  <a:pt x="61579" y="119830"/>
                                  <a:pt x="53053" y="111500"/>
                                </a:cubicBezTo>
                                <a:cubicBezTo>
                                  <a:pt x="44527" y="103171"/>
                                  <a:pt x="40265" y="92207"/>
                                  <a:pt x="40265" y="78608"/>
                                </a:cubicBezTo>
                                <a:lnTo>
                                  <a:pt x="40265" y="786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Forme libre : forme 41"/>
                        <wps:cNvSpPr/>
                        <wps:spPr>
                          <a:xfrm>
                            <a:off x="617455" y="192626"/>
                            <a:ext cx="471045" cy="770429"/>
                          </a:xfrm>
                          <a:custGeom>
                            <a:avLst/>
                            <a:gdLst>
                              <a:gd name="connsiteX0" fmla="*/ 132497 w 471045"/>
                              <a:gd name="connsiteY0" fmla="*/ 632856 h 770429"/>
                              <a:gd name="connsiteX1" fmla="*/ 161950 w 471045"/>
                              <a:gd name="connsiteY1" fmla="*/ 577841 h 770429"/>
                              <a:gd name="connsiteX2" fmla="*/ 58905 w 471045"/>
                              <a:gd name="connsiteY2" fmla="*/ 385215 h 770429"/>
                              <a:gd name="connsiteX3" fmla="*/ 235542 w 471045"/>
                              <a:gd name="connsiteY3" fmla="*/ 55014 h 770429"/>
                              <a:gd name="connsiteX4" fmla="*/ 412179 w 471045"/>
                              <a:gd name="connsiteY4" fmla="*/ 385215 h 770429"/>
                              <a:gd name="connsiteX5" fmla="*/ 206090 w 471045"/>
                              <a:gd name="connsiteY5" fmla="*/ 770429 h 770429"/>
                              <a:gd name="connsiteX6" fmla="*/ 264995 w 471045"/>
                              <a:gd name="connsiteY6" fmla="*/ 770429 h 770429"/>
                              <a:gd name="connsiteX7" fmla="*/ 471046 w 471045"/>
                              <a:gd name="connsiteY7" fmla="*/ 385215 h 770429"/>
                              <a:gd name="connsiteX8" fmla="*/ 264995 w 471045"/>
                              <a:gd name="connsiteY8" fmla="*/ 0 h 770429"/>
                              <a:gd name="connsiteX9" fmla="*/ 206090 w 471045"/>
                              <a:gd name="connsiteY9" fmla="*/ 0 h 770429"/>
                              <a:gd name="connsiteX10" fmla="*/ 0 w 471045"/>
                              <a:gd name="connsiteY10" fmla="*/ 385215 h 770429"/>
                              <a:gd name="connsiteX11" fmla="*/ 132497 w 471045"/>
                              <a:gd name="connsiteY11" fmla="*/ 632856 h 7704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71045" h="770429">
                                <a:moveTo>
                                  <a:pt x="132497" y="632856"/>
                                </a:moveTo>
                                <a:lnTo>
                                  <a:pt x="161950" y="577841"/>
                                </a:lnTo>
                                <a:lnTo>
                                  <a:pt x="58905" y="385215"/>
                                </a:lnTo>
                                <a:lnTo>
                                  <a:pt x="235542" y="55014"/>
                                </a:lnTo>
                                <a:lnTo>
                                  <a:pt x="412179" y="385215"/>
                                </a:lnTo>
                                <a:lnTo>
                                  <a:pt x="206090" y="770429"/>
                                </a:lnTo>
                                <a:lnTo>
                                  <a:pt x="264995" y="770429"/>
                                </a:lnTo>
                                <a:lnTo>
                                  <a:pt x="471046" y="385215"/>
                                </a:lnTo>
                                <a:lnTo>
                                  <a:pt x="264995" y="0"/>
                                </a:lnTo>
                                <a:lnTo>
                                  <a:pt x="206090" y="0"/>
                                </a:lnTo>
                                <a:lnTo>
                                  <a:pt x="0" y="385215"/>
                                </a:lnTo>
                                <a:lnTo>
                                  <a:pt x="132497" y="6328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Forme libre : forme 42"/>
                        <wps:cNvSpPr/>
                        <wps:spPr>
                          <a:xfrm>
                            <a:off x="499722" y="192626"/>
                            <a:ext cx="471045" cy="770429"/>
                          </a:xfrm>
                          <a:custGeom>
                            <a:avLst/>
                            <a:gdLst>
                              <a:gd name="connsiteX0" fmla="*/ 264956 w 471045"/>
                              <a:gd name="connsiteY0" fmla="*/ 770429 h 770429"/>
                              <a:gd name="connsiteX1" fmla="*/ 471046 w 471045"/>
                              <a:gd name="connsiteY1" fmla="*/ 385215 h 770429"/>
                              <a:gd name="connsiteX2" fmla="*/ 338548 w 471045"/>
                              <a:gd name="connsiteY2" fmla="*/ 137535 h 770429"/>
                              <a:gd name="connsiteX3" fmla="*/ 309135 w 471045"/>
                              <a:gd name="connsiteY3" fmla="*/ 192588 h 770429"/>
                              <a:gd name="connsiteX4" fmla="*/ 412179 w 471045"/>
                              <a:gd name="connsiteY4" fmla="*/ 385215 h 770429"/>
                              <a:gd name="connsiteX5" fmla="*/ 235503 w 471045"/>
                              <a:gd name="connsiteY5" fmla="*/ 715377 h 770429"/>
                              <a:gd name="connsiteX6" fmla="*/ 58866 w 471045"/>
                              <a:gd name="connsiteY6" fmla="*/ 385215 h 770429"/>
                              <a:gd name="connsiteX7" fmla="*/ 264956 w 471045"/>
                              <a:gd name="connsiteY7" fmla="*/ 0 h 770429"/>
                              <a:gd name="connsiteX8" fmla="*/ 206090 w 471045"/>
                              <a:gd name="connsiteY8" fmla="*/ 0 h 770429"/>
                              <a:gd name="connsiteX9" fmla="*/ 0 w 471045"/>
                              <a:gd name="connsiteY9" fmla="*/ 385215 h 770429"/>
                              <a:gd name="connsiteX10" fmla="*/ 206090 w 471045"/>
                              <a:gd name="connsiteY10" fmla="*/ 770429 h 770429"/>
                              <a:gd name="connsiteX11" fmla="*/ 264956 w 471045"/>
                              <a:gd name="connsiteY11" fmla="*/ 770429 h 7704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71045" h="770429">
                                <a:moveTo>
                                  <a:pt x="264956" y="770429"/>
                                </a:moveTo>
                                <a:lnTo>
                                  <a:pt x="471046" y="385215"/>
                                </a:lnTo>
                                <a:lnTo>
                                  <a:pt x="338548" y="137535"/>
                                </a:lnTo>
                                <a:lnTo>
                                  <a:pt x="309135" y="192588"/>
                                </a:lnTo>
                                <a:lnTo>
                                  <a:pt x="412179" y="385215"/>
                                </a:lnTo>
                                <a:lnTo>
                                  <a:pt x="235503" y="715377"/>
                                </a:lnTo>
                                <a:lnTo>
                                  <a:pt x="58866" y="385215"/>
                                </a:lnTo>
                                <a:lnTo>
                                  <a:pt x="264956" y="0"/>
                                </a:lnTo>
                                <a:lnTo>
                                  <a:pt x="206090" y="0"/>
                                </a:lnTo>
                                <a:lnTo>
                                  <a:pt x="0" y="385215"/>
                                </a:lnTo>
                                <a:lnTo>
                                  <a:pt x="206090" y="770429"/>
                                </a:lnTo>
                                <a:lnTo>
                                  <a:pt x="264956" y="7704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EF75AE" id="Image 9" o:spid="_x0000_s1026" style="position:absolute;margin-left:-47.35pt;margin-top:-47.4pt;width:97.1pt;height:102.2pt;z-index:251659263" coordorigin="1926,1926" coordsize="12330,129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">
                <v:shape id="Forme libre : forme 27" o:spid="_x0000_s1027" style="position:absolute;left:1926;top:11171;width:1600;height:1532;visibility:visible;mso-wrap-style:square;v-text-anchor:middle" coordsize="159973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" path="m116066,153226r43907,l127498,97437v17827,-8756,27205,-25299,27205,-45367c154703,22122,133815,,95100,l,,,153187r39955,l39955,104139r49565,l116066,153187r,39xm39955,31033r49759,c105370,31033,113818,39982,113818,52070v,12087,-8448,21037,-24104,21037l39955,73107r,-42113l39955,31033xe" stroked="f" strokeweight=".1076mm">
                  <v:stroke joinstyle="miter"/>
                  <v:path arrowok="t" o:connecttype="custom" o:connectlocs="116066,153226;159973,153226;127498,97437;154703,52070;95100,0;0,0;0,153187;39955,153187;39955,104139;89520,104139;116066,153187;39955,31033;89714,31033;113818,52070;89714,73107;39955,73107;39955,30994" o:connectangles="0,0,0,0,0,0,0,0,0,0,0,0,0,0,0,0,0"/>
                </v:shape>
                <v:shape id="Forme libre : forme 29" o:spid="_x0000_s1028" style="position:absolute;left:9547;top:11171;width:1581;height:1555;visibility:visible;mso-wrap-style:square;v-text-anchor:middle" coordsize="158113,155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" path="m,l,90192v,46103,33987,65358,79057,65358c124127,155550,158113,136295,158113,90192l158113,,117887,r,90192c117887,105728,112152,124053,79057,124053v-33096,,-38831,-18325,-38831,-33861l40226,,,xe" stroked="f" strokeweight=".1076mm">
                  <v:stroke joinstyle="miter"/>
                  <v:path arrowok="t" o:connecttype="custom" o:connectlocs="0,0;0,90192;79057,155550;158113,90192;158113,0;117887,0;117887,90192;79057,124053;40226,90192;40226,0;0,0" o:connectangles="0,0,0,0,0,0,0,0,0,0,0"/>
                </v:shape>
                <v:shape id="Forme libre : forme 30" o:spid="_x0000_s1029" style="position:absolute;left:3909;top:11171;width:1331;height:1532;visibility:visible;mso-wrap-style:square;v-text-anchor:middle" coordsize="133117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" path="m133117,122038r-93240,l39877,90502r82893,l122770,61097r-82893,l39877,31188r90721,l130598,,,,,153226r133117,l133117,122038xe" stroked="f" strokeweight=".1076mm">
                  <v:stroke joinstyle="miter"/>
                  <v:path arrowok="t" o:connecttype="custom" o:connectlocs="133117,122038;39877,122038;39877,90502;122770,90502;122770,61097;39877,61097;39877,31188;130598,31188;130598,0;0,0;0,153226;133117,153226;133117,122038" o:connectangles="0,0,0,0,0,0,0,0,0,0,0,0,0"/>
                </v:shape>
                <v:shape id="Forme libre : forme 31" o:spid="_x0000_s1030" style="position:absolute;left:11579;top:11171;width:1267;height:1532;visibility:visible;mso-wrap-style:square;v-text-anchor:middle" coordsize="126684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" path="m126684,122038r-86846,l39838,,,,,153226r126684,l126684,122038xe" stroked="f" strokeweight=".1076mm">
                  <v:stroke joinstyle="miter"/>
                  <v:path arrowok="t" o:connecttype="custom" o:connectlocs="126684,122038;39838,122038;39838,0;0,0;0,153226;126684,153226;126684,122038" o:connectangles="0,0,0,0,0,0,0"/>
                </v:shape>
                <v:shape id="Forme libre : forme 32" o:spid="_x0000_s1031" style="position:absolute;left:7531;top:11171;width:1837;height:1532;visibility:visible;mso-wrap-style:square;v-text-anchor:middle" coordsize="183729,153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" path="m142728,153187r41001,l117732,,65997,,,153187r40962,l52859,124750r77933,l142689,153187r39,xm65919,93563l91845,31536r25926,62027l65880,93563r39,xe" stroked="f" strokeweight=".1076mm">
                  <v:stroke joinstyle="miter"/>
                  <v:path arrowok="t" o:connecttype="custom" o:connectlocs="142728,153187;183729,153187;117732,0;65997,0;0,153187;40962,153187;52859,124750;130792,124750;142689,153187;65919,93563;91845,31536;117771,93563;65880,93563" o:connectangles="0,0,0,0,0,0,0,0,0,0,0,0,0"/>
                </v:shape>
                <v:shape id="Forme libre : forme 33" o:spid="_x0000_s1032" style="position:absolute;left:12676;top:11171;width:1581;height:1532;visibility:visible;mso-wrap-style:square;v-text-anchor:middle" coordsize="158113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" path="m,l,31149r59099,l59099,153226r39877,l98976,31149r59137,l158113,,,xe" stroked="f" strokeweight=".1076mm">
                  <v:stroke joinstyle="miter"/>
                  <v:path arrowok="t" o:connecttype="custom" o:connectlocs="0,0;0,31149;59099,31149;59099,153226;98976,153226;98976,31149;158113,31149;158113,0;0,0" o:connectangles="0,0,0,0,0,0,0,0,0"/>
                </v:shape>
                <v:shape id="Forme libre : forme 34" o:spid="_x0000_s1033" style="position:absolute;left:5656;top:11171;width:1609;height:1532;visibility:visible;mso-wrap-style:square;v-text-anchor:middle" coordsize="160942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" path="m160942,153226l160942,,125328,r,100652l33948,,,,,153226r35847,l35847,52573r90682,100653l160942,153226xe" stroked="f" strokeweight=".1076mm">
                  <v:stroke joinstyle="miter"/>
                  <v:path arrowok="t" o:connecttype="custom" o:connectlocs="160942,153226;160942,0;125328,0;125328,100652;33948,0;0,0;0,153226;35847,153226;35847,52573;126529,153226;160942,153226" o:connectangles="0,0,0,0,0,0,0,0,0,0,0"/>
                </v:shape>
                <v:shape id="Forme libre : forme 35" o:spid="_x0000_s1034" style="position:absolute;left:2487;top:13361;width:1580;height:1524;visibility:visible;mso-wrap-style:square;v-text-anchor:middle" coordsize="158074,152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" path="m,30994r59099,l59099,152373r39838,l98937,30994r59137,l158074,,,,,30994xe" stroked="f" strokeweight=".1076mm">
                  <v:stroke joinstyle="miter"/>
                  <v:path arrowok="t" o:connecttype="custom" o:connectlocs="0,30994;59099,30994;59099,152373;98937,152373;98937,30994;158074,30994;158074,0;0,0;0,30994" o:connectangles="0,0,0,0,0,0,0,0,0"/>
                </v:shape>
                <v:shape id="Forme libre : forme 36" o:spid="_x0000_s1035" style="position:absolute;left:6259;top:13361;width:1581;height:1547;visibility:visible;mso-wrap-style:square;v-text-anchor:middle" coordsize="158113,154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" path="m117887,89688v,15459,-5735,33667,-38830,33667c45961,123355,40226,105147,40226,89688l40226,,,,,89688v,45871,33987,65010,79057,65010c124127,154698,158113,135559,158113,89688l158113,,117887,r,89688xe" stroked="f" strokeweight=".1076mm">
                  <v:stroke joinstyle="miter"/>
                  <v:path arrowok="t" o:connecttype="custom" o:connectlocs="117887,89688;79057,123355;40226,89688;40226,0;0,0;0,89688;79057,154698;158113,89688;158113,0;117887,0;117887,89688" o:connectangles="0,0,0,0,0,0,0,0,0,0,0"/>
                </v:shape>
                <v:shape id="Forme libre : forme 37" o:spid="_x0000_s1036" style="position:absolute;left:4383;top:13361;width:1600;height:1524;visibility:visible;mso-wrap-style:square;v-text-anchor:middle" coordsize="159934,152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" path="m154703,51798c154703,22006,133815,,95100,l,,,152373r39955,l39955,103597r49526,l116027,152373r43908,l127459,96895v17827,-8679,27205,-25144,27205,-45097l154703,51798xm89714,72758r-49759,l39955,30878r49759,c105370,30878,113818,39788,113818,51837v,12049,-8448,20921,-24104,20921xe" stroked="f" strokeweight=".1076mm">
                  <v:stroke joinstyle="miter"/>
                  <v:path arrowok="t" o:connecttype="custom" o:connectlocs="154703,51798;95100,0;0,0;0,152373;39955,152373;39955,103597;89481,103597;116027,152373;159935,152373;127459,96895;154664,51798;89714,72758;39955,72758;39955,30878;89714,30878;113818,51837;89714,72758" o:connectangles="0,0,0,0,0,0,0,0,0,0,0,0,0,0,0,0,0"/>
                </v:shape>
                <v:shape id="Forme libre : forme 38" o:spid="_x0000_s1037" style="position:absolute;left:10206;top:13361;width:1614;height:1526;visibility:visible;mso-wrap-style:square;v-text-anchor:middle" coordsize="161329,152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" path="m112462,1162l56386,61368r-16509,l39877,,,,,152373r39877,l39877,92400r16470,l112462,152645r48868,l91380,76903,161330,1162r-48868,xe" stroked="f" strokeweight=".1076mm">
                  <v:stroke joinstyle="miter"/>
                  <v:path arrowok="t" o:connecttype="custom" o:connectlocs="112462,1162;56386,61368;39877,61368;39877,0;0,0;0,152373;39877,152373;39877,92400;56347,92400;112462,152645;161330,152645;91380,76903;161330,1162;112462,1162" o:connectangles="0,0,0,0,0,0,0,0,0,0,0,0,0,0"/>
                </v:shape>
                <v:shape id="Forme libre : forme 39" o:spid="_x0000_s1038" style="position:absolute;left:11934;top:13337;width:1533;height:1571;visibility:visible;mso-wrap-style:square;v-text-anchor:middle" coordsize="153307,157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" path="m131955,75431c119437,69426,94325,65358,77313,62685,62897,60399,41195,57067,41195,45716v,-9104,10076,-14373,33831,-14373c98782,31343,109517,39750,109517,48583r38792,c148309,22044,123235,,74406,,25577,,310,23168,310,49048v,12049,6123,20417,15540,27352c26856,84497,44876,88371,75724,92633v26895,3719,38521,6780,38521,18209c114245,118474,105448,125990,79987,125990v-25461,,-37823,-7865,-37823,-19100l,106890v,26035,22244,50249,79405,50249c133117,157139,153308,134901,153308,108130v,-15187,-8293,-26461,-21353,-32738l131955,75431xe" stroked="f" strokeweight=".1076mm">
                  <v:stroke joinstyle="miter"/>
                  <v:path arrowok="t" o:connecttype="custom" o:connectlocs="131955,75431;77313,62685;41195,45716;75026,31343;109517,48583;148309,48583;74406,0;310,49048;15850,76400;75724,92633;114245,110842;79987,125990;42164,106890;0,106890;79405,157139;153308,108130;131955,75392" o:connectangles="0,0,0,0,0,0,0,0,0,0,0,0,0,0,0,0,0"/>
                </v:shape>
                <v:shape id="Forme libre : forme 40" o:spid="_x0000_s1039" style="position:absolute;left:8167;top:13337;width:1691;height:1571;visibility:visible;mso-wrap-style:square;v-text-anchor:middle" coordsize="169041,157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" path="m40265,78569v,-13598,4262,-24562,12788,-32892c61579,37348,72740,33202,86497,33202v11394,,20888,3371,28678,9066c122266,47459,127266,54046,130017,63072r39025,c167453,48350,157803,29677,142922,18015,127072,5540,108703,,86420,,61734,,41156,7516,24686,22509,8216,37503,,56215,,78569v,22355,8216,41067,24686,56060c41156,149623,61734,157139,86420,157139v22283,,40652,-5540,56502,-17977c157803,127462,167453,108827,169042,94105r-39025,c127266,103132,122266,109718,115175,114910v-7790,5695,-17323,9065,-28678,9065c72740,123975,61579,119830,53053,111500,44527,103171,40265,92207,40265,78608r,l40265,78569xe" stroked="f" strokeweight=".1076mm">
                  <v:stroke joinstyle="miter"/>
                  <v:path arrowok="t" o:connecttype="custom" o:connectlocs="40265,78569;53053,45677;86497,33202;115175,42268;130017,63072;169042,63072;142922,18015;86420,0;24686,22509;0,78569;24686,134629;86420,157139;142922,139162;169042,94105;130017,94105;115175,114910;86497,123975;53053,111500;40265,78608;40265,78608" o:connectangles="0,0,0,0,0,0,0,0,0,0,0,0,0,0,0,0,0,0,0,0"/>
                </v:shape>
                <v:shape id="Forme libre : forme 41" o:spid="_x0000_s1040" style="position:absolute;left:6174;top:1926;width:4711;height:7704;visibility:visible;mso-wrap-style:square;v-text-anchor:middle" coordsize="471045,770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" path="m132497,632856r29453,-55015l58905,385215,235542,55014,412179,385215,206090,770429r58905,l471046,385215,264995,,206090,,,385215,132497,632856xe" stroked="f" strokeweight=".1076mm">
                  <v:stroke joinstyle="miter"/>
                  <v:path arrowok="t" o:connecttype="custom" o:connectlocs="132497,632856;161950,577841;58905,385215;235542,55014;412179,385215;206090,770429;264995,770429;471046,385215;264995,0;206090,0;0,385215;132497,632856" o:connectangles="0,0,0,0,0,0,0,0,0,0,0,0"/>
                </v:shape>
                <v:shape id="Forme libre : forme 42" o:spid="_x0000_s1041" style="position:absolute;left:4997;top:1926;width:4710;height:7704;visibility:visible;mso-wrap-style:square;v-text-anchor:middle" coordsize="471045,770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" path="m264956,770429l471046,385215,338548,137535r-29413,55053l412179,385215,235503,715377,58866,385215,264956,,206090,,,385215,206090,770429r58866,xe" stroked="f" strokeweight=".1076mm">
                  <v:stroke joinstyle="miter"/>
                  <v:path arrowok="t" o:connecttype="custom" o:connectlocs="264956,770429;471046,385215;338548,137535;309135,192588;412179,385215;235503,715377;58866,385215;264956,0;206090,0;0,385215;206090,770429;264956,770429" o:connectangles="0,0,0,0,0,0,0,0,0,0,0,0"/>
                </v:shape>
              </v:group>
            </w:pict>
          </mc:Fallback>
        </mc:AlternateContent>
      </w:r>
      <w:r w:rsidR="009436E4" w:rsidRPr="001B2382">
        <w:rPr>
          <w:noProof/>
          <w:lang w:val="es-ES_tradnl" w:eastAsia="es-ES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2434C79C" wp14:editId="1DDA7C89">
                <wp:simplePos x="0" y="0"/>
                <wp:positionH relativeFrom="page">
                  <wp:posOffset>0</wp:posOffset>
                </wp:positionH>
                <wp:positionV relativeFrom="page">
                  <wp:posOffset>-38100</wp:posOffset>
                </wp:positionV>
                <wp:extent cx="7559675" cy="2800350"/>
                <wp:effectExtent l="0" t="0" r="3175" b="0"/>
                <wp:wrapTopAndBottom/>
                <wp:docPr id="10" name="Forme libre : form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2800350"/>
                        </a:xfrm>
                        <a:custGeom>
                          <a:avLst/>
                          <a:gdLst>
                            <a:gd name="connsiteX0" fmla="*/ 0 w 7559675"/>
                            <a:gd name="connsiteY0" fmla="*/ 0 h 2700000"/>
                            <a:gd name="connsiteX1" fmla="*/ 7559675 w 7559675"/>
                            <a:gd name="connsiteY1" fmla="*/ 0 h 2700000"/>
                            <a:gd name="connsiteX2" fmla="*/ 7559675 w 7559675"/>
                            <a:gd name="connsiteY2" fmla="*/ 2700000 h 2700000"/>
                            <a:gd name="connsiteX3" fmla="*/ 1626777 w 7559675"/>
                            <a:gd name="connsiteY3" fmla="*/ 2700000 h 2700000"/>
                            <a:gd name="connsiteX4" fmla="*/ 1259199 w 7559675"/>
                            <a:gd name="connsiteY4" fmla="*/ 2496032 h 2700000"/>
                            <a:gd name="connsiteX5" fmla="*/ 891633 w 7559675"/>
                            <a:gd name="connsiteY5" fmla="*/ 2700000 h 2700000"/>
                            <a:gd name="connsiteX6" fmla="*/ 0 w 7559675"/>
                            <a:gd name="connsiteY6" fmla="*/ 2700000 h 2700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559675" h="2700000">
                              <a:moveTo>
                                <a:pt x="0" y="0"/>
                              </a:moveTo>
                              <a:lnTo>
                                <a:pt x="7559675" y="0"/>
                              </a:lnTo>
                              <a:lnTo>
                                <a:pt x="7559675" y="2700000"/>
                              </a:lnTo>
                              <a:lnTo>
                                <a:pt x="1626777" y="2700000"/>
                              </a:lnTo>
                              <a:lnTo>
                                <a:pt x="1259199" y="2496032"/>
                              </a:lnTo>
                              <a:lnTo>
                                <a:pt x="891633" y="2700000"/>
                              </a:lnTo>
                              <a:lnTo>
                                <a:pt x="0" y="270000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89B01C" id="Forme libre : forme 6" o:spid="_x0000_s1026" style="position:absolute;margin-left:0;margin-top:-3pt;width:595.25pt;height:220.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coordsize="7559675,270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" path="m,l7559675,r,2700000l1626777,2700000,1259199,2496032,891633,2700000,,2700000,,xe" stroked="f" strokeweight="2pt">
                <v:fill r:id="rId9" o:title="" recolor="t" rotate="t" type="frame"/>
                <v:path arrowok="t" o:connecttype="custom" o:connectlocs="0,0;7559675,0;7559675,2800350;1626777,2800350;1259199,2588801;891633,2800350;0,2800350" o:connectangles="0,0,0,0,0,0,0"/>
                <w10:wrap type="topAndBottom" anchorx="page" anchory="page"/>
                <w10:anchorlock/>
              </v:shape>
            </w:pict>
          </mc:Fallback>
        </mc:AlternateContent>
      </w:r>
    </w:p>
    <w:p w14:paraId="67F08266" w14:textId="45BD8688" w:rsidR="004022B4" w:rsidRPr="001B2382" w:rsidRDefault="00A650EA" w:rsidP="00797F40">
      <w:pPr>
        <w:pStyle w:val="RTDocType"/>
        <w:rPr>
          <w:lang w:val="es-ES_tradnl"/>
        </w:rPr>
      </w:pPr>
      <w:r w:rsidRPr="001B2382">
        <w:rPr>
          <w:lang w:val="es-ES_tradnl"/>
        </w:rPr>
        <w:t>Com</w:t>
      </w:r>
      <w:r w:rsidR="00C14A3B" w:rsidRPr="001B2382">
        <w:rPr>
          <w:lang w:val="es-ES_tradnl"/>
        </w:rPr>
        <w:t>unicado de prensa</w:t>
      </w:r>
    </w:p>
    <w:p w14:paraId="3A7E0067" w14:textId="153C990C" w:rsidR="00C0704B" w:rsidRPr="001B2382" w:rsidRDefault="00C83BEB" w:rsidP="00C83BEB">
      <w:pPr>
        <w:pStyle w:val="RTDate"/>
        <w:rPr>
          <w:lang w:val="es-ES_tradnl"/>
        </w:rPr>
      </w:pPr>
      <w:r w:rsidRPr="001B2382">
        <w:rPr>
          <w:lang w:val="es-ES_tradnl"/>
        </w:rPr>
        <w:t>JU</w:t>
      </w:r>
      <w:r w:rsidR="00E849CB" w:rsidRPr="001B2382">
        <w:rPr>
          <w:lang w:val="es-ES_tradnl"/>
        </w:rPr>
        <w:t>L</w:t>
      </w:r>
      <w:r w:rsidR="00C14A3B" w:rsidRPr="001B2382">
        <w:rPr>
          <w:lang w:val="es-ES_tradnl"/>
        </w:rPr>
        <w:t>IO</w:t>
      </w:r>
      <w:r w:rsidR="00A650EA" w:rsidRPr="001B2382">
        <w:rPr>
          <w:lang w:val="es-ES_tradnl"/>
        </w:rPr>
        <w:t xml:space="preserve"> </w:t>
      </w:r>
      <w:r w:rsidR="00C14A3B" w:rsidRPr="001B2382">
        <w:rPr>
          <w:lang w:val="es-ES_tradnl"/>
        </w:rPr>
        <w:t xml:space="preserve">de </w:t>
      </w:r>
      <w:r w:rsidR="00A650EA" w:rsidRPr="001B2382">
        <w:rPr>
          <w:lang w:val="es-ES_tradnl"/>
        </w:rPr>
        <w:t>202</w:t>
      </w:r>
      <w:r w:rsidR="00036875" w:rsidRPr="001B2382">
        <w:rPr>
          <w:lang w:val="es-ES_tradnl"/>
        </w:rPr>
        <w:t>4</w:t>
      </w:r>
    </w:p>
    <w:p w14:paraId="63072804" w14:textId="77777777" w:rsidR="00C83BEB" w:rsidRPr="001B2382" w:rsidRDefault="00C83BEB" w:rsidP="00C83BEB">
      <w:pPr>
        <w:pStyle w:val="RTIntroduction"/>
        <w:rPr>
          <w:sz w:val="56"/>
          <w:szCs w:val="56"/>
          <w:lang w:val="es-ES_tradnl"/>
        </w:rPr>
      </w:pPr>
    </w:p>
    <w:p w14:paraId="2497125F" w14:textId="17CA6EBA" w:rsidR="00C83BEB" w:rsidRPr="001B2382" w:rsidRDefault="00C83BEB" w:rsidP="00C83BEB">
      <w:pPr>
        <w:pStyle w:val="RTIntroduction"/>
        <w:rPr>
          <w:sz w:val="56"/>
          <w:szCs w:val="56"/>
          <w:lang w:val="es-ES_tradnl"/>
        </w:rPr>
      </w:pPr>
      <w:r w:rsidRPr="001B2382">
        <w:rPr>
          <w:sz w:val="56"/>
          <w:szCs w:val="56"/>
          <w:lang w:val="es-ES_tradnl"/>
        </w:rPr>
        <w:t xml:space="preserve">Renault Trucks </w:t>
      </w:r>
      <w:r w:rsidR="00D71F4D" w:rsidRPr="001B2382">
        <w:rPr>
          <w:sz w:val="56"/>
          <w:szCs w:val="56"/>
          <w:lang w:val="es-ES_tradnl"/>
        </w:rPr>
        <w:t>intensifi</w:t>
      </w:r>
      <w:r w:rsidR="00C14A3B" w:rsidRPr="001B2382">
        <w:rPr>
          <w:sz w:val="56"/>
          <w:szCs w:val="56"/>
          <w:lang w:val="es-ES_tradnl"/>
        </w:rPr>
        <w:t>ca</w:t>
      </w:r>
      <w:r w:rsidR="00D71F4D" w:rsidRPr="001B2382">
        <w:rPr>
          <w:sz w:val="56"/>
          <w:szCs w:val="56"/>
          <w:lang w:val="es-ES_tradnl"/>
        </w:rPr>
        <w:t xml:space="preserve"> </w:t>
      </w:r>
      <w:r w:rsidR="00C14A3B" w:rsidRPr="001B2382">
        <w:rPr>
          <w:sz w:val="56"/>
          <w:szCs w:val="56"/>
          <w:lang w:val="es-ES_tradnl"/>
        </w:rPr>
        <w:t>su acción en favor de la descarbonización electrificando sus propios flujos logísticos</w:t>
      </w:r>
    </w:p>
    <w:p w14:paraId="2892A016" w14:textId="466D17B5" w:rsidR="00C83BEB" w:rsidRPr="001B2382" w:rsidRDefault="00C14A3B" w:rsidP="006643E9">
      <w:pPr>
        <w:spacing w:line="276" w:lineRule="auto"/>
        <w:rPr>
          <w:rFonts w:asciiTheme="majorHAnsi" w:hAnsiTheme="majorHAnsi" w:cstheme="majorHAnsi"/>
          <w:b/>
          <w:bCs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Renault Trucks, importante figura de la descarbonización</w:t>
      </w:r>
      <w:r w:rsidR="00E569FD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del </w:t>
      </w:r>
      <w:proofErr w:type="gramStart"/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transporte</w:t>
      </w:r>
      <w:r w:rsidR="0060689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,</w:t>
      </w:r>
      <w:proofErr w:type="gramEnd"/>
      <w:r w:rsidR="0060689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avanza aún más en este sentido al electrificar sus propios flujos </w:t>
      </w:r>
      <w:r w:rsidR="0060689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log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ísticos</w:t>
      </w:r>
      <w:r w:rsidR="00097EC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. </w:t>
      </w:r>
      <w:r w:rsidR="00800557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La pr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imera etapa de este proyecto es</w:t>
      </w:r>
      <w:r w:rsidR="00637FD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l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a electrificación</w:t>
      </w:r>
      <w:r w:rsidR="00637FD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del transporte </w:t>
      </w:r>
      <w:r w:rsidR="00004626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d</w:t>
      </w:r>
      <w:r w:rsidR="004D6210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e</w:t>
      </w:r>
      <w:r w:rsidR="00004626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ejes </w:t>
      </w:r>
      <w:r w:rsidR="00004626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entre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sus fábricas</w:t>
      </w:r>
      <w:r w:rsidR="00A15102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de </w:t>
      </w:r>
      <w:r w:rsidR="000F4D45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Lyon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y </w:t>
      </w:r>
      <w:r w:rsidR="00A15102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de </w:t>
      </w:r>
      <w:r w:rsidR="0060689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Bourg-en-</w:t>
      </w:r>
      <w:proofErr w:type="spellStart"/>
      <w:r w:rsidR="0060689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Bresse</w:t>
      </w:r>
      <w:proofErr w:type="spellEnd"/>
      <w:r w:rsidR="0060689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. </w:t>
      </w:r>
      <w:proofErr w:type="spellStart"/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Dupessey</w:t>
      </w:r>
      <w:proofErr w:type="spellEnd"/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&amp; Co y Transportes </w:t>
      </w:r>
      <w:proofErr w:type="spellStart"/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Chazot</w:t>
      </w:r>
      <w:proofErr w:type="spellEnd"/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se encargarán de recorrer lo</w:t>
      </w:r>
      <w:r w:rsidR="00A9496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s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450 </w:t>
      </w:r>
      <w:r w:rsidR="00A9496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000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 </w:t>
      </w:r>
      <w:r w:rsidR="00A9496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km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totales anual</w:t>
      </w:r>
      <w:r w:rsidR="006675D8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es </w:t>
      </w:r>
      <w:r w:rsidR="00A9496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entre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ambos sitios </w:t>
      </w:r>
      <w:r w:rsidR="00300434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de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producción</w:t>
      </w:r>
      <w:r w:rsidR="002C4AB5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. Para ello utilizarán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cinco </w:t>
      </w:r>
      <w:r w:rsidR="00A9496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camion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e</w:t>
      </w:r>
      <w:r w:rsidR="00A9496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s </w:t>
      </w: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eléctricos Renault </w:t>
      </w:r>
      <w:proofErr w:type="spellStart"/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Truck</w:t>
      </w:r>
      <w:proofErr w:type="spellEnd"/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E-</w:t>
      </w:r>
      <w:proofErr w:type="spellStart"/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Tech</w:t>
      </w:r>
      <w:proofErr w:type="spellEnd"/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T de 44 </w:t>
      </w:r>
      <w:r w:rsidR="00A9496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t</w:t>
      </w:r>
      <w:r w:rsidR="00911C46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oneladas</w:t>
      </w:r>
      <w:r w:rsidR="00A94963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.</w:t>
      </w:r>
    </w:p>
    <w:p w14:paraId="1C143A85" w14:textId="77777777" w:rsidR="00C83BEB" w:rsidRPr="001B2382" w:rsidRDefault="00C83BEB" w:rsidP="006643E9">
      <w:pPr>
        <w:spacing w:line="276" w:lineRule="auto"/>
        <w:rPr>
          <w:rFonts w:asciiTheme="majorHAnsi" w:hAnsiTheme="majorHAnsi" w:cstheme="majorHAnsi"/>
          <w:b/>
          <w:bCs/>
          <w:sz w:val="22"/>
          <w:szCs w:val="22"/>
          <w:lang w:val="es-ES_tradnl"/>
        </w:rPr>
      </w:pPr>
    </w:p>
    <w:p w14:paraId="5D138CAF" w14:textId="5D2E5F59" w:rsidR="008F39E1" w:rsidRPr="001B2382" w:rsidRDefault="00C14A3B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«</w:t>
      </w:r>
      <w:r w:rsidR="00AE4DE9" w:rsidRPr="001B2382">
        <w:rPr>
          <w:rFonts w:asciiTheme="majorHAnsi" w:hAnsiTheme="majorHAnsi" w:cstheme="majorHAnsi"/>
          <w:sz w:val="22"/>
          <w:szCs w:val="22"/>
          <w:lang w:val="es-ES_tradnl"/>
        </w:rPr>
        <w:t>Apli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ca</w:t>
      </w:r>
      <w:r w:rsidR="00AE4DE9" w:rsidRPr="001B2382">
        <w:rPr>
          <w:rFonts w:asciiTheme="majorHAnsi" w:hAnsiTheme="majorHAnsi" w:cstheme="majorHAnsi"/>
          <w:sz w:val="22"/>
          <w:szCs w:val="22"/>
          <w:lang w:val="es-ES_tradnl"/>
        </w:rPr>
        <w:t>r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en 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>Renault Trucks l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a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>s solu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c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>ion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>s que propo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nemos a 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>n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uestr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>os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clientes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».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Podríamos resumir así nuestro planteamiento de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electrificación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de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lo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flujos logísticos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,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en funcionamiento desde </w:t>
      </w:r>
      <w:r w:rsidR="00085EFA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hace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unos días en </w:t>
      </w:r>
      <w:r w:rsidR="00606899" w:rsidRPr="001B2382">
        <w:rPr>
          <w:rFonts w:asciiTheme="majorHAnsi" w:hAnsiTheme="majorHAnsi" w:cstheme="majorHAnsi"/>
          <w:sz w:val="22"/>
          <w:szCs w:val="22"/>
          <w:lang w:val="es-ES_tradnl"/>
        </w:rPr>
        <w:t>Renault Trucks.</w:t>
      </w:r>
    </w:p>
    <w:p w14:paraId="105E4B6A" w14:textId="5AA3B6CE" w:rsidR="00606899" w:rsidRPr="001B2382" w:rsidRDefault="00606899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</w:p>
    <w:p w14:paraId="75B45517" w14:textId="7701E210" w:rsidR="00606899" w:rsidRPr="001B2382" w:rsidRDefault="00606899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fectivamente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</w:t>
      </w:r>
      <w:r w:rsidR="001765D1" w:rsidRPr="001B2382">
        <w:rPr>
          <w:rFonts w:asciiTheme="majorHAnsi" w:hAnsiTheme="majorHAnsi" w:cstheme="majorHAnsi"/>
          <w:sz w:val="22"/>
          <w:szCs w:val="22"/>
          <w:lang w:val="es-ES_tradnl"/>
        </w:rPr>
        <w:t>gracias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a la llegada del camión de </w:t>
      </w:r>
      <w:r w:rsidR="00EC3BB1" w:rsidRPr="001B2382">
        <w:rPr>
          <w:rFonts w:asciiTheme="majorHAnsi" w:hAnsiTheme="majorHAnsi" w:cstheme="majorHAnsi"/>
          <w:sz w:val="22"/>
          <w:szCs w:val="22"/>
          <w:lang w:val="es-ES_tradnl"/>
        </w:rPr>
        <w:t>44 tone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lada</w:t>
      </w:r>
      <w:r w:rsidR="00EC3BB1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eléctrico</w:t>
      </w:r>
      <w:r w:rsidR="00EC3BB1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qu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 </w:t>
      </w:r>
      <w:r w:rsidR="001765D1" w:rsidRPr="001B2382">
        <w:rPr>
          <w:rFonts w:asciiTheme="majorHAnsi" w:hAnsiTheme="majorHAnsi" w:cstheme="majorHAnsi"/>
          <w:sz w:val="22"/>
          <w:szCs w:val="22"/>
          <w:lang w:val="es-ES_tradnl"/>
        </w:rPr>
        <w:t>constituye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un </w:t>
      </w:r>
      <w:r w:rsidR="001765D1" w:rsidRPr="001B2382">
        <w:rPr>
          <w:rFonts w:asciiTheme="majorHAnsi" w:hAnsiTheme="majorHAnsi" w:cstheme="majorHAnsi"/>
          <w:sz w:val="22"/>
          <w:szCs w:val="22"/>
          <w:lang w:val="es-ES_tradnl"/>
        </w:rPr>
        <w:t>importante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pas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o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hacia 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la </w:t>
      </w:r>
      <w:r w:rsidR="001765D1" w:rsidRPr="001B2382">
        <w:rPr>
          <w:rFonts w:asciiTheme="majorHAnsi" w:hAnsiTheme="majorHAnsi" w:cstheme="majorHAnsi"/>
          <w:sz w:val="22"/>
          <w:szCs w:val="22"/>
          <w:lang w:val="es-ES_tradnl"/>
        </w:rPr>
        <w:t>distribución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eléctrica</w:t>
      </w:r>
      <w:r w:rsidR="00644F9B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EE4070" w:rsidRPr="001B2382">
        <w:rPr>
          <w:rFonts w:asciiTheme="majorHAnsi" w:hAnsiTheme="majorHAnsi" w:cstheme="majorHAnsi"/>
          <w:sz w:val="22"/>
          <w:szCs w:val="22"/>
          <w:lang w:val="es-ES_tradnl"/>
        </w:rPr>
        <w:t>inter</w:t>
      </w:r>
      <w:r w:rsidR="00786D88" w:rsidRPr="001B2382">
        <w:rPr>
          <w:rFonts w:asciiTheme="majorHAnsi" w:hAnsiTheme="majorHAnsi" w:cstheme="majorHAnsi"/>
          <w:sz w:val="22"/>
          <w:szCs w:val="22"/>
          <w:lang w:val="es-ES_tradnl"/>
        </w:rPr>
        <w:t>r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egional</w:t>
      </w:r>
      <w:r w:rsidR="00786D88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o </w:t>
      </w:r>
      <w:r w:rsidR="00AE0655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de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media distancia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e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l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fabricante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fran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cés ha decidido modificar su flujo de aprovisionamiento de mercancías hacia la fábrica de </w:t>
      </w:r>
      <w:r w:rsidR="00EC3BB1" w:rsidRPr="001B2382">
        <w:rPr>
          <w:rFonts w:asciiTheme="majorHAnsi" w:hAnsiTheme="majorHAnsi" w:cstheme="majorHAnsi"/>
          <w:sz w:val="22"/>
          <w:szCs w:val="22"/>
          <w:lang w:val="es-ES_tradnl"/>
        </w:rPr>
        <w:t>Bourg-en-</w:t>
      </w:r>
      <w:proofErr w:type="spellStart"/>
      <w:r w:rsidR="00EC3BB1" w:rsidRPr="001B2382">
        <w:rPr>
          <w:rFonts w:asciiTheme="majorHAnsi" w:hAnsiTheme="majorHAnsi" w:cstheme="majorHAnsi"/>
          <w:sz w:val="22"/>
          <w:szCs w:val="22"/>
          <w:lang w:val="es-ES_tradnl"/>
        </w:rPr>
        <w:t>Bresse</w:t>
      </w:r>
      <w:proofErr w:type="spellEnd"/>
      <w:r w:rsidR="00EC3BB1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utilizando unidades tractoras 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Renault Trucks </w:t>
      </w:r>
      <w:r w:rsidR="00EC3BB1" w:rsidRPr="001B2382">
        <w:rPr>
          <w:rFonts w:asciiTheme="majorHAnsi" w:hAnsiTheme="majorHAnsi" w:cstheme="majorHAnsi"/>
          <w:sz w:val="22"/>
          <w:szCs w:val="22"/>
          <w:lang w:val="es-ES_tradnl"/>
        </w:rPr>
        <w:t>E-</w:t>
      </w:r>
      <w:proofErr w:type="spellStart"/>
      <w:r w:rsidR="00EC3BB1" w:rsidRPr="001B2382">
        <w:rPr>
          <w:rFonts w:asciiTheme="majorHAnsi" w:hAnsiTheme="majorHAnsi" w:cstheme="majorHAnsi"/>
          <w:sz w:val="22"/>
          <w:szCs w:val="22"/>
          <w:lang w:val="es-ES_tradnl"/>
        </w:rPr>
        <w:t>Tech</w:t>
      </w:r>
      <w:proofErr w:type="spellEnd"/>
      <w:r w:rsidR="00EC3BB1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T 4x2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.</w:t>
      </w:r>
    </w:p>
    <w:p w14:paraId="35992552" w14:textId="77777777" w:rsidR="00EC3BB1" w:rsidRPr="001B2382" w:rsidRDefault="00EC3BB1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</w:p>
    <w:p w14:paraId="3565228F" w14:textId="15F2255D" w:rsidR="00EC3BB1" w:rsidRPr="001B2382" w:rsidRDefault="001765D1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lastRenderedPageBreak/>
        <w:t>A fin de realizar esta misión durante los próximos seis años, se han seleccionado dos transportistas socios</w:t>
      </w:r>
      <w:r w:rsidR="00104D86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: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</w:t>
      </w:r>
      <w:r w:rsidR="00104D86" w:rsidRPr="001B2382">
        <w:rPr>
          <w:rFonts w:asciiTheme="majorHAnsi" w:hAnsiTheme="majorHAnsi" w:cstheme="majorHAnsi"/>
          <w:sz w:val="22"/>
          <w:szCs w:val="22"/>
          <w:lang w:val="es-ES_tradnl"/>
        </w:rPr>
        <w:t>l grup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o</w:t>
      </w:r>
      <w:r w:rsidR="00104D86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proofErr w:type="spellStart"/>
      <w:r w:rsidR="00104D86" w:rsidRPr="001B2382">
        <w:rPr>
          <w:rFonts w:asciiTheme="majorHAnsi" w:hAnsiTheme="majorHAnsi" w:cstheme="majorHAnsi"/>
          <w:sz w:val="22"/>
          <w:szCs w:val="22"/>
          <w:lang w:val="es-ES_tradnl"/>
        </w:rPr>
        <w:t>Dup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essey</w:t>
      </w:r>
      <w:proofErr w:type="spellEnd"/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&amp; </w:t>
      </w:r>
      <w:r w:rsidR="00694B8E" w:rsidRPr="001B2382">
        <w:rPr>
          <w:rFonts w:asciiTheme="majorHAnsi" w:hAnsiTheme="majorHAnsi" w:cstheme="majorHAnsi"/>
          <w:sz w:val="22"/>
          <w:szCs w:val="22"/>
          <w:lang w:val="es-ES_tradnl"/>
        </w:rPr>
        <w:t>C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o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y </w:t>
      </w:r>
      <w:r w:rsidR="00C14A3B" w:rsidRPr="001B2382">
        <w:rPr>
          <w:rFonts w:asciiTheme="majorHAnsi" w:hAnsiTheme="majorHAnsi" w:cstheme="majorHAnsi"/>
          <w:sz w:val="22"/>
          <w:szCs w:val="22"/>
          <w:lang w:val="es-ES_tradnl"/>
        </w:rPr>
        <w:t>Transporte</w:t>
      </w:r>
      <w:r w:rsidR="00CD44E7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 </w:t>
      </w:r>
      <w:proofErr w:type="spellStart"/>
      <w:r w:rsidR="00CD44E7" w:rsidRPr="001B2382">
        <w:rPr>
          <w:rFonts w:asciiTheme="majorHAnsi" w:hAnsiTheme="majorHAnsi" w:cstheme="majorHAnsi"/>
          <w:sz w:val="22"/>
          <w:szCs w:val="22"/>
          <w:lang w:val="es-ES_tradnl"/>
        </w:rPr>
        <w:t>Chazot</w:t>
      </w:r>
      <w:proofErr w:type="spellEnd"/>
      <w:r w:rsidR="00CD44E7" w:rsidRPr="001B2382">
        <w:rPr>
          <w:rFonts w:asciiTheme="majorHAnsi" w:hAnsiTheme="majorHAnsi" w:cstheme="majorHAnsi"/>
          <w:sz w:val="22"/>
          <w:szCs w:val="22"/>
          <w:lang w:val="es-ES_tradnl"/>
        </w:rPr>
        <w:t>.</w:t>
      </w:r>
    </w:p>
    <w:p w14:paraId="27BBD3AE" w14:textId="77777777" w:rsidR="00CD44E7" w:rsidRPr="001B2382" w:rsidRDefault="00CD44E7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</w:p>
    <w:p w14:paraId="167032C3" w14:textId="09CE6634" w:rsidR="007B2E72" w:rsidRPr="001B2382" w:rsidRDefault="001765D1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Cinco 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camion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 </w:t>
      </w:r>
      <w:r w:rsidR="00C14A3B" w:rsidRPr="001B2382">
        <w:rPr>
          <w:rFonts w:asciiTheme="majorHAnsi" w:hAnsiTheme="majorHAnsi" w:cstheme="majorHAnsi"/>
          <w:sz w:val="22"/>
          <w:szCs w:val="22"/>
          <w:lang w:val="es-ES_tradnl"/>
        </w:rPr>
        <w:t>eléctricos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cargados con 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22 tone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lada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 de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material </w:t>
      </w:r>
      <w:r w:rsidR="00342015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cada uno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efectúan dos rotaciones diarias para enviar los ejes fabricados en la planta de 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Lyon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a la fábrica de 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Bourg</w:t>
      </w:r>
      <w:r w:rsidR="000E7AFD" w:rsidRPr="001B2382">
        <w:rPr>
          <w:rFonts w:asciiTheme="majorHAnsi" w:hAnsiTheme="majorHAnsi" w:cstheme="majorHAnsi"/>
          <w:sz w:val="22"/>
          <w:szCs w:val="22"/>
          <w:lang w:val="es-ES_tradnl"/>
        </w:rPr>
        <w:t>-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en</w:t>
      </w:r>
      <w:r w:rsidR="000E7AFD" w:rsidRPr="001B2382">
        <w:rPr>
          <w:rFonts w:asciiTheme="majorHAnsi" w:hAnsiTheme="majorHAnsi" w:cstheme="majorHAnsi"/>
          <w:sz w:val="22"/>
          <w:szCs w:val="22"/>
          <w:lang w:val="es-ES_tradnl"/>
        </w:rPr>
        <w:t>-</w:t>
      </w:r>
      <w:proofErr w:type="spellStart"/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Bresse</w:t>
      </w:r>
      <w:proofErr w:type="spellEnd"/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donde se ensamblan los 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camion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es de la gama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alta</w:t>
      </w:r>
      <w:r w:rsidR="00531B8D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. Esto representa un recorrido total </w:t>
      </w:r>
      <w:r w:rsidR="009A546A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diario </w:t>
      </w:r>
      <w:r w:rsidR="00531B8D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de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360 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km</w:t>
      </w:r>
      <w:r w:rsidR="00AA3918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por camión</w:t>
      </w:r>
      <w:r w:rsidR="004750BF" w:rsidRPr="001B2382">
        <w:rPr>
          <w:rFonts w:asciiTheme="majorHAnsi" w:hAnsiTheme="majorHAnsi" w:cstheme="majorHAnsi"/>
          <w:sz w:val="22"/>
          <w:szCs w:val="22"/>
          <w:lang w:val="es-ES_tradnl"/>
        </w:rPr>
        <w:t>.</w:t>
      </w:r>
    </w:p>
    <w:p w14:paraId="042BFE29" w14:textId="77777777" w:rsidR="007B2E72" w:rsidRPr="001B2382" w:rsidRDefault="007B2E72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</w:p>
    <w:p w14:paraId="34C3CC41" w14:textId="482D9BAC" w:rsidR="006643E9" w:rsidRPr="001B2382" w:rsidRDefault="009A546A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Dependiendo del flujo de mercancías a transportar, l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>a cadencia podrá aumentar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>hasta siete camiones en una misma jornada</w:t>
      </w:r>
      <w:r w:rsidR="00670FDC" w:rsidRPr="001B2382">
        <w:rPr>
          <w:rFonts w:asciiTheme="majorHAnsi" w:hAnsiTheme="majorHAnsi" w:cstheme="majorHAnsi"/>
          <w:sz w:val="22"/>
          <w:szCs w:val="22"/>
          <w:lang w:val="es-ES_tradnl"/>
        </w:rPr>
        <w:t>.</w:t>
      </w:r>
      <w:r w:rsidR="00694B8E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670FDC" w:rsidRPr="001B2382">
        <w:rPr>
          <w:rFonts w:asciiTheme="majorHAnsi" w:hAnsiTheme="majorHAnsi" w:cstheme="majorHAnsi"/>
          <w:sz w:val="22"/>
          <w:szCs w:val="22"/>
          <w:lang w:val="es-ES_tradnl"/>
        </w:rPr>
        <w:t>L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>o</w:t>
      </w:r>
      <w:r w:rsidR="00670FDC" w:rsidRPr="001B2382">
        <w:rPr>
          <w:rFonts w:asciiTheme="majorHAnsi" w:hAnsiTheme="majorHAnsi" w:cstheme="majorHAnsi"/>
          <w:sz w:val="22"/>
          <w:szCs w:val="22"/>
          <w:lang w:val="es-ES_tradnl"/>
        </w:rPr>
        <w:t>s camion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>e</w:t>
      </w:r>
      <w:r w:rsidR="00670FDC" w:rsidRPr="001B2382">
        <w:rPr>
          <w:rFonts w:asciiTheme="majorHAnsi" w:hAnsiTheme="majorHAnsi" w:cstheme="majorHAnsi"/>
          <w:sz w:val="22"/>
          <w:szCs w:val="22"/>
          <w:lang w:val="es-ES_tradnl"/>
        </w:rPr>
        <w:t>s</w:t>
      </w:r>
      <w:r w:rsidR="000E7AFD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E41F8C" w:rsidRPr="001B2382">
        <w:rPr>
          <w:rFonts w:asciiTheme="majorHAnsi" w:hAnsiTheme="majorHAnsi" w:cstheme="majorHAnsi"/>
          <w:sz w:val="22"/>
          <w:szCs w:val="22"/>
          <w:lang w:val="es-ES_tradnl"/>
        </w:rPr>
        <w:t>realiz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arán una recarga intermedia </w:t>
      </w:r>
      <w:r w:rsidR="004F6152" w:rsidRPr="001B2382">
        <w:rPr>
          <w:rFonts w:asciiTheme="majorHAnsi" w:hAnsiTheme="majorHAnsi" w:cstheme="majorHAnsi"/>
          <w:sz w:val="22"/>
          <w:szCs w:val="22"/>
          <w:lang w:val="es-ES_tradnl"/>
        </w:rPr>
        <w:t>de 45</w:t>
      </w:r>
      <w:r w:rsidR="007B2E72" w:rsidRPr="001B2382">
        <w:rPr>
          <w:rFonts w:asciiTheme="majorHAnsi" w:hAnsiTheme="majorHAnsi" w:cstheme="majorHAnsi"/>
          <w:sz w:val="22"/>
          <w:szCs w:val="22"/>
          <w:lang w:val="es-ES_tradnl"/>
        </w:rPr>
        <w:t>-50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minuto</w:t>
      </w:r>
      <w:r w:rsidR="004F6152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 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>una</w:t>
      </w:r>
      <w:r w:rsidR="004F6152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vez al día en la planta </w:t>
      </w:r>
      <w:r w:rsidR="004F6152" w:rsidRPr="001B2382">
        <w:rPr>
          <w:rFonts w:asciiTheme="majorHAnsi" w:hAnsiTheme="majorHAnsi" w:cstheme="majorHAnsi"/>
          <w:sz w:val="22"/>
          <w:szCs w:val="22"/>
          <w:lang w:val="es-ES_tradnl"/>
        </w:rPr>
        <w:t>de Lyon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>donde se ha instalado una e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sta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>c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i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ón de 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carg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>a. Lo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s v</w:t>
      </w:r>
      <w:r w:rsidR="0076235C" w:rsidRPr="001B2382">
        <w:rPr>
          <w:rFonts w:asciiTheme="majorHAnsi" w:hAnsiTheme="majorHAnsi" w:cstheme="majorHAnsi"/>
          <w:sz w:val="22"/>
          <w:szCs w:val="22"/>
          <w:lang w:val="es-ES_tradnl"/>
        </w:rPr>
        <w:t>ehículos también se recargarán por la tarde en las cocheras de ambos transportistas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.</w:t>
      </w:r>
    </w:p>
    <w:p w14:paraId="1C90A177" w14:textId="742E7177" w:rsidR="00597BE9" w:rsidRPr="001B2382" w:rsidRDefault="004F6152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</w:p>
    <w:p w14:paraId="0CF15B0B" w14:textId="19C92AA1" w:rsidR="00597BE9" w:rsidRPr="001B2382" w:rsidRDefault="00D22E04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Esta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C14A3B" w:rsidRPr="001B2382">
        <w:rPr>
          <w:rFonts w:asciiTheme="majorHAnsi" w:hAnsiTheme="majorHAnsi" w:cstheme="majorHAnsi"/>
          <w:sz w:val="22"/>
          <w:szCs w:val="22"/>
          <w:lang w:val="es-ES_tradnl"/>
        </w:rPr>
        <w:t>electrificación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de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lo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flujos logísticos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permitirá recorrer </w:t>
      </w:r>
      <w:r w:rsidR="002A0614" w:rsidRPr="001B2382">
        <w:rPr>
          <w:rFonts w:asciiTheme="majorHAnsi" w:hAnsiTheme="majorHAnsi" w:cstheme="majorHAnsi"/>
          <w:sz w:val="22"/>
          <w:szCs w:val="22"/>
          <w:lang w:val="es-ES_tradnl"/>
        </w:rPr>
        <w:t>4</w:t>
      </w:r>
      <w:r w:rsidR="007147CE" w:rsidRPr="001B2382">
        <w:rPr>
          <w:rFonts w:asciiTheme="majorHAnsi" w:hAnsiTheme="majorHAnsi" w:cstheme="majorHAnsi"/>
          <w:sz w:val="22"/>
          <w:szCs w:val="22"/>
          <w:lang w:val="es-ES_tradnl"/>
        </w:rPr>
        <w:t>4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0 000 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k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m 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en v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ehículo eléctrico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lo que supone</w:t>
      </w:r>
      <w:r w:rsidR="006217A1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una reducción </w:t>
      </w:r>
      <w:r w:rsidR="0035333E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en las </w:t>
      </w:r>
      <w:r w:rsidR="006217A1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emisiones de 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CO</w:t>
      </w:r>
      <w:r w:rsidR="00597BE9" w:rsidRPr="001B2382">
        <w:rPr>
          <w:rFonts w:asciiTheme="majorHAnsi" w:hAnsiTheme="majorHAnsi" w:cstheme="majorHAnsi"/>
          <w:sz w:val="22"/>
          <w:szCs w:val="22"/>
          <w:vertAlign w:val="subscript"/>
          <w:lang w:val="es-ES_tradnl"/>
        </w:rPr>
        <w:t>2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6217A1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de 375 toneladas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al año</w:t>
      </w:r>
      <w:r w:rsidR="00597BE9" w:rsidRPr="001B2382">
        <w:rPr>
          <w:rFonts w:asciiTheme="majorHAnsi" w:hAnsiTheme="majorHAnsi" w:cstheme="majorHAnsi"/>
          <w:sz w:val="22"/>
          <w:szCs w:val="22"/>
          <w:lang w:val="es-ES_tradnl"/>
        </w:rPr>
        <w:t>.</w:t>
      </w:r>
    </w:p>
    <w:p w14:paraId="694DF1B8" w14:textId="77777777" w:rsidR="00E017D8" w:rsidRPr="001B2382" w:rsidRDefault="00E017D8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</w:p>
    <w:p w14:paraId="2653D5F9" w14:textId="48333DB4" w:rsidR="003E1056" w:rsidRPr="001B2382" w:rsidRDefault="007A683A" w:rsidP="0050278C">
      <w:pPr>
        <w:pStyle w:val="NormalWeb"/>
        <w:numPr>
          <w:ilvl w:val="0"/>
          <w:numId w:val="38"/>
        </w:numPr>
        <w:spacing w:before="0" w:beforeAutospacing="0" w:after="0" w:afterAutospacing="0" w:line="276" w:lineRule="auto"/>
        <w:rPr>
          <w:rFonts w:asciiTheme="majorHAnsi" w:hAnsiTheme="majorHAnsi" w:cstheme="majorHAnsi"/>
          <w:b/>
          <w:bCs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Ap</w:t>
      </w:r>
      <w:r w:rsidR="00316004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licar en </w:t>
      </w:r>
      <w:r w:rsidR="00995EF0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Renault Trucks</w:t>
      </w:r>
      <w:r w:rsidR="00AE4DE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 l</w:t>
      </w:r>
      <w:r w:rsidR="00316004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a</w:t>
      </w:r>
      <w:r w:rsidR="00AE4DE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s solu</w:t>
      </w:r>
      <w:r w:rsidR="00316004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ciones descarbonizadas y los métodos propuestos a los </w:t>
      </w:r>
      <w:r w:rsidR="00AE4DE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client</w:t>
      </w:r>
      <w:r w:rsidR="00316004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>e</w:t>
      </w:r>
      <w:r w:rsidR="00AE4DE9" w:rsidRPr="001B2382">
        <w:rPr>
          <w:rFonts w:asciiTheme="majorHAnsi" w:hAnsiTheme="majorHAnsi" w:cstheme="majorHAnsi"/>
          <w:b/>
          <w:bCs/>
          <w:sz w:val="22"/>
          <w:szCs w:val="22"/>
          <w:lang w:val="es-ES_tradnl"/>
        </w:rPr>
        <w:t xml:space="preserve">s </w:t>
      </w:r>
    </w:p>
    <w:p w14:paraId="0F529096" w14:textId="77777777" w:rsidR="003E1056" w:rsidRPr="001B2382" w:rsidRDefault="003E1056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b/>
          <w:bCs/>
          <w:sz w:val="22"/>
          <w:szCs w:val="22"/>
          <w:lang w:val="es-ES_tradnl"/>
        </w:rPr>
      </w:pPr>
    </w:p>
    <w:p w14:paraId="44F680C7" w14:textId="7B81DC64" w:rsidR="00E017D8" w:rsidRPr="001B2382" w:rsidRDefault="000B24DC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El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fabricante</w:t>
      </w:r>
      <w:r w:rsidR="003E1056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desea ser </w:t>
      </w:r>
      <w:r w:rsidR="003E1056" w:rsidRPr="001B2382">
        <w:rPr>
          <w:rFonts w:asciiTheme="majorHAnsi" w:hAnsiTheme="majorHAnsi" w:cstheme="majorHAnsi"/>
          <w:sz w:val="22"/>
          <w:szCs w:val="22"/>
          <w:lang w:val="es-ES_tradnl"/>
        </w:rPr>
        <w:t>un mod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elo para los agentes del sector y para sus </w:t>
      </w:r>
      <w:r w:rsidR="00E017D8" w:rsidRPr="001B2382">
        <w:rPr>
          <w:rFonts w:asciiTheme="majorHAnsi" w:hAnsiTheme="majorHAnsi" w:cstheme="majorHAnsi"/>
          <w:sz w:val="22"/>
          <w:szCs w:val="22"/>
          <w:lang w:val="es-ES_tradnl"/>
        </w:rPr>
        <w:t>client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</w:t>
      </w:r>
      <w:r w:rsidR="00E017D8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s,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aplicando a sus propias actividades las soluciones de movilidad descarbonizadas </w:t>
      </w:r>
      <w:r w:rsidR="00E017D8" w:rsidRPr="001B2382">
        <w:rPr>
          <w:rFonts w:asciiTheme="majorHAnsi" w:hAnsiTheme="majorHAnsi" w:cstheme="majorHAnsi"/>
          <w:sz w:val="22"/>
          <w:szCs w:val="22"/>
          <w:lang w:val="es-ES_tradnl"/>
        </w:rPr>
        <w:t>qu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 </w:t>
      </w:r>
      <w:r w:rsidR="00ED4B71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les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propone</w:t>
      </w:r>
      <w:r w:rsidR="00004626" w:rsidRPr="001B2382">
        <w:rPr>
          <w:rFonts w:asciiTheme="majorHAnsi" w:hAnsiTheme="majorHAnsi" w:cstheme="majorHAnsi"/>
          <w:sz w:val="22"/>
          <w:szCs w:val="22"/>
          <w:lang w:val="es-ES_tradnl"/>
        </w:rPr>
        <w:t>.</w:t>
      </w:r>
      <w:r w:rsidR="00995EF0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</w:p>
    <w:p w14:paraId="5B3B7632" w14:textId="77777777" w:rsidR="00345071" w:rsidRPr="001B2382" w:rsidRDefault="00345071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</w:p>
    <w:p w14:paraId="149EB16B" w14:textId="0338D26A" w:rsidR="00345071" w:rsidRPr="001B2382" w:rsidRDefault="000B24DC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A fin de electrificar los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flujos logísticos</w:t>
      </w:r>
      <w:r w:rsidR="00E017D8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entre Lyon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y </w:t>
      </w:r>
      <w:r w:rsidR="00E017D8" w:rsidRPr="001B2382">
        <w:rPr>
          <w:rFonts w:asciiTheme="majorHAnsi" w:hAnsiTheme="majorHAnsi" w:cstheme="majorHAnsi"/>
          <w:sz w:val="22"/>
          <w:szCs w:val="22"/>
          <w:lang w:val="es-ES_tradnl"/>
        </w:rPr>
        <w:t>Bourg-en-</w:t>
      </w:r>
      <w:proofErr w:type="spellStart"/>
      <w:r w:rsidR="00E017D8" w:rsidRPr="001B2382">
        <w:rPr>
          <w:rFonts w:asciiTheme="majorHAnsi" w:hAnsiTheme="majorHAnsi" w:cstheme="majorHAnsi"/>
          <w:sz w:val="22"/>
          <w:szCs w:val="22"/>
          <w:lang w:val="es-ES_tradnl"/>
        </w:rPr>
        <w:t>Bresse</w:t>
      </w:r>
      <w:proofErr w:type="spellEnd"/>
      <w:r w:rsidR="00481890" w:rsidRPr="001B2382">
        <w:rPr>
          <w:rFonts w:asciiTheme="majorHAnsi" w:hAnsiTheme="majorHAnsi" w:cstheme="majorHAnsi"/>
          <w:sz w:val="22"/>
          <w:szCs w:val="22"/>
          <w:lang w:val="es-ES_tradnl"/>
        </w:rPr>
        <w:t>,</w:t>
      </w:r>
      <w:r w:rsidR="000F4D45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145703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primero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se estudi</w:t>
      </w:r>
      <w:r w:rsidR="00E276C0" w:rsidRPr="001B2382">
        <w:rPr>
          <w:rFonts w:asciiTheme="majorHAnsi" w:hAnsiTheme="majorHAnsi" w:cstheme="majorHAnsi"/>
          <w:sz w:val="22"/>
          <w:szCs w:val="22"/>
          <w:lang w:val="es-ES_tradnl"/>
        </w:rPr>
        <w:t>ó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la viabilidad del proyecto</w:t>
      </w:r>
      <w:r w:rsidR="000F4D45" w:rsidRPr="001B2382">
        <w:rPr>
          <w:rFonts w:asciiTheme="majorHAnsi" w:hAnsiTheme="majorHAnsi" w:cstheme="majorHAnsi"/>
          <w:sz w:val="22"/>
          <w:szCs w:val="22"/>
          <w:lang w:val="es-ES_tradnl"/>
        </w:rPr>
        <w:t>. P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ara ello, los equipos </w:t>
      </w:r>
      <w:r w:rsidR="000F4D45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de Renault Trucks </w:t>
      </w:r>
      <w:r w:rsidR="00E276C0" w:rsidRPr="001B2382">
        <w:rPr>
          <w:rFonts w:asciiTheme="majorHAnsi" w:hAnsiTheme="majorHAnsi" w:cstheme="majorHAnsi"/>
          <w:sz w:val="22"/>
          <w:szCs w:val="22"/>
          <w:lang w:val="es-ES_tradnl"/>
        </w:rPr>
        <w:t>utilizar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o</w:t>
      </w:r>
      <w:r w:rsidR="00E276C0" w:rsidRPr="001B2382">
        <w:rPr>
          <w:rFonts w:asciiTheme="majorHAnsi" w:hAnsiTheme="majorHAnsi" w:cstheme="majorHAnsi"/>
          <w:sz w:val="22"/>
          <w:szCs w:val="22"/>
          <w:lang w:val="es-ES_tradnl"/>
        </w:rPr>
        <w:t>n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la misma herramienta de la que disponen sus </w:t>
      </w:r>
      <w:r w:rsidR="000E7AFD" w:rsidRPr="001B2382">
        <w:rPr>
          <w:rFonts w:asciiTheme="majorHAnsi" w:hAnsiTheme="majorHAnsi" w:cstheme="majorHAnsi"/>
          <w:sz w:val="22"/>
          <w:szCs w:val="22"/>
          <w:lang w:val="es-ES_tradnl"/>
        </w:rPr>
        <w:t>client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</w:t>
      </w:r>
      <w:r w:rsidR="000E7AFD" w:rsidRPr="001B2382">
        <w:rPr>
          <w:rFonts w:asciiTheme="majorHAnsi" w:hAnsiTheme="majorHAnsi" w:cstheme="majorHAnsi"/>
          <w:sz w:val="22"/>
          <w:szCs w:val="22"/>
          <w:lang w:val="es-ES_tradnl"/>
        </w:rPr>
        <w:t>s</w:t>
      </w:r>
      <w:r w:rsidR="000F4D45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: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el </w:t>
      </w:r>
      <w:r w:rsidRPr="001B2382">
        <w:rPr>
          <w:rFonts w:asciiTheme="majorHAnsi" w:hAnsiTheme="majorHAnsi" w:cstheme="majorHAnsi"/>
          <w:i/>
          <w:sz w:val="22"/>
          <w:szCs w:val="22"/>
          <w:lang w:val="es-ES_tradnl"/>
        </w:rPr>
        <w:t>software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proofErr w:type="spellStart"/>
      <w:r w:rsidR="006643E9" w:rsidRPr="001B2382">
        <w:rPr>
          <w:rFonts w:asciiTheme="majorHAnsi" w:hAnsiTheme="majorHAnsi" w:cstheme="majorHAnsi"/>
          <w:iCs/>
          <w:sz w:val="22"/>
          <w:szCs w:val="22"/>
          <w:lang w:val="es-ES_tradnl"/>
        </w:rPr>
        <w:t>Range</w:t>
      </w:r>
      <w:proofErr w:type="spellEnd"/>
      <w:r w:rsidR="006643E9" w:rsidRPr="001B2382">
        <w:rPr>
          <w:rFonts w:asciiTheme="majorHAnsi" w:hAnsiTheme="majorHAnsi" w:cstheme="majorHAnsi"/>
          <w:iCs/>
          <w:sz w:val="22"/>
          <w:szCs w:val="22"/>
          <w:lang w:val="es-ES_tradnl"/>
        </w:rPr>
        <w:t xml:space="preserve"> Simulator</w:t>
      </w:r>
      <w:r w:rsidR="000F4D45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.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Este permite calcula</w:t>
      </w:r>
      <w:r w:rsidR="000F4D45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r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dónde</w:t>
      </w:r>
      <w:r w:rsidR="000F4D45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cuándo y durante cuánto tiempo deberá efectuarse la recarga</w:t>
      </w:r>
      <w:r w:rsidR="004F6152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basándose en cuatro parámetros principales que son</w:t>
      </w:r>
      <w:r w:rsidR="004F6152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</w:t>
      </w:r>
      <w:r w:rsidR="004F6152" w:rsidRPr="001B2382">
        <w:rPr>
          <w:rFonts w:asciiTheme="majorHAnsi" w:hAnsiTheme="majorHAnsi" w:cstheme="majorHAnsi"/>
          <w:sz w:val="22"/>
          <w:szCs w:val="22"/>
          <w:lang w:val="es-ES_tradnl"/>
        </w:rPr>
        <w:t>l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uso del </w:t>
      </w:r>
      <w:r w:rsidR="00C62E7C" w:rsidRPr="001B2382">
        <w:rPr>
          <w:rFonts w:asciiTheme="majorHAnsi" w:hAnsiTheme="majorHAnsi" w:cstheme="majorHAnsi"/>
          <w:sz w:val="22"/>
          <w:szCs w:val="22"/>
          <w:lang w:val="es-ES_tradnl"/>
        </w:rPr>
        <w:t>camió</w:t>
      </w:r>
      <w:r w:rsidR="004F6152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n, 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su carga y </w:t>
      </w:r>
      <w:proofErr w:type="spellStart"/>
      <w:r w:rsidRPr="001B2382">
        <w:rPr>
          <w:rFonts w:asciiTheme="majorHAnsi" w:hAnsiTheme="majorHAnsi" w:cstheme="majorHAnsi"/>
          <w:sz w:val="22"/>
          <w:szCs w:val="22"/>
          <w:lang w:val="es-ES_tradnl"/>
        </w:rPr>
        <w:t>equipación</w:t>
      </w:r>
      <w:proofErr w:type="spellEnd"/>
      <w:r w:rsidR="004F6152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la </w:t>
      </w:r>
      <w:r w:rsidR="004F6152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temp</w:t>
      </w:r>
      <w:r w:rsidR="00C62E7C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e</w:t>
      </w:r>
      <w:r w:rsidR="004F6152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rat</w:t>
      </w:r>
      <w:r w:rsidR="00C62E7C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ura</w:t>
      </w:r>
      <w:r w:rsidR="004F6152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 ext</w:t>
      </w:r>
      <w:r w:rsidR="00C62E7C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e</w:t>
      </w:r>
      <w:r w:rsidR="004F6152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ri</w:t>
      </w:r>
      <w:r w:rsidR="00C62E7C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or y </w:t>
      </w:r>
      <w:r w:rsidR="004F6152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la topogra</w:t>
      </w:r>
      <w:r w:rsidR="00C62E7C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fía</w:t>
      </w:r>
      <w:r w:rsidR="004F6152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.</w:t>
      </w:r>
    </w:p>
    <w:p w14:paraId="685690C5" w14:textId="26AA08D7" w:rsidR="002A0614" w:rsidRPr="001B2382" w:rsidRDefault="004F6152" w:rsidP="006643E9">
      <w:pPr>
        <w:pStyle w:val="NormalWeb"/>
        <w:spacing w:line="276" w:lineRule="auto"/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Un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a vez efectuado el diagnóstico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, 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se determinó la instalación de las infraestructuras de carga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 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con miras a 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g</w:t>
      </w:r>
      <w:r w:rsidR="00995EF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a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ranti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za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r 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una </w:t>
      </w:r>
      <w:r w:rsidR="00995EF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explota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c</w:t>
      </w:r>
      <w:r w:rsidR="00995EF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i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ó</w:t>
      </w:r>
      <w:r w:rsidR="00995EF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n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 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óptima</w:t>
      </w:r>
      <w:r w:rsidR="000E7AFD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 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del dispositivo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. </w:t>
      </w:r>
      <w:r w:rsidR="00460CD8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Así, 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se insta</w:t>
      </w:r>
      <w:r w:rsidR="003907C3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la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ron en la planta de Saint-Priest dos estaciones de carga 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de </w:t>
      </w:r>
      <w:r w:rsidR="00B031CC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36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0 </w:t>
      </w:r>
      <w:r w:rsidR="00670FDC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KW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 </w:t>
      </w:r>
      <w:r w:rsidR="000B79FA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(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con dos puntos de recarga cada una)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, 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para permitir a los 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cami</w:t>
      </w:r>
      <w:r w:rsidR="000E7AFD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o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n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es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 </w:t>
      </w:r>
      <w:r w:rsidR="008272C0"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>realizar una carga intermedia en las mejores condiciones</w:t>
      </w:r>
      <w:r w:rsidRPr="001B2382">
        <w:rPr>
          <w:rFonts w:asciiTheme="majorHAnsi" w:hAnsiTheme="majorHAnsi" w:cstheme="majorHAnsi"/>
          <w:color w:val="000000" w:themeColor="text1"/>
          <w:sz w:val="22"/>
          <w:szCs w:val="22"/>
          <w:lang w:val="es-ES_tradnl"/>
        </w:rPr>
        <w:t xml:space="preserve">. </w:t>
      </w:r>
    </w:p>
    <w:p w14:paraId="588E149F" w14:textId="4A8C4208" w:rsidR="004F6152" w:rsidRPr="001B2382" w:rsidRDefault="009B45CF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color w:val="000000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color w:val="000000"/>
          <w:sz w:val="22"/>
          <w:szCs w:val="22"/>
          <w:lang w:val="es-ES_tradnl"/>
        </w:rPr>
        <w:t>«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L</w:t>
      </w:r>
      <w:r w:rsidR="008272C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a </w:t>
      </w:r>
      <w:r w:rsidR="00C14A3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electrificación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de </w:t>
      </w:r>
      <w:r w:rsidR="008272C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este primer flujo </w:t>
      </w:r>
      <w:r w:rsidR="004B3C8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logístico</w:t>
      </w:r>
      <w:r w:rsidR="008272C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es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</w:t>
      </w:r>
      <w:r w:rsidR="008272C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e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l</w:t>
      </w:r>
      <w:r w:rsidR="008272C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</w:t>
      </w:r>
      <w:r w:rsidR="004B3C8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resultado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d</w:t>
      </w:r>
      <w:r w:rsidR="008272C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e 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un tra</w:t>
      </w:r>
      <w:r w:rsidR="00EC25E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bajo a largo plazo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. </w:t>
      </w:r>
      <w:r w:rsidR="00EC25E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Hemos elegido el </w:t>
      </w:r>
      <w:r w:rsidR="00C14A3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transporte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d</w:t>
      </w:r>
      <w:r w:rsidR="00EC25E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e ejes 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entre Lyon </w:t>
      </w:r>
      <w:r w:rsidR="00EC25E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y 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Bourg-en-</w:t>
      </w:r>
      <w:proofErr w:type="spellStart"/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Bresse</w:t>
      </w:r>
      <w:proofErr w:type="spellEnd"/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</w:t>
      </w:r>
      <w:r w:rsidR="00EC25E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porque se trata de un flujo emblemático 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de l</w:t>
      </w:r>
      <w:r w:rsidR="00EC25E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a actividad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de Renault Trucks, 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con importantes limitaciones operativas 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en t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érminos de cadencia</w:t>
      </w:r>
      <w:r w:rsidR="00BB059D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, particularmente, 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y </w:t>
      </w:r>
      <w:r w:rsidR="00F279BF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de </w:t>
      </w:r>
      <w:r w:rsidR="004B3C8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precisión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. La 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puesta en marcha de este proyecto comple</w:t>
      </w:r>
      <w:r w:rsidR="00760C7F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men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ta nuestra competencia en </w:t>
      </w:r>
      <w:r w:rsidR="00C14A3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descarbonización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de la 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movilidad</w:t>
      </w:r>
      <w:r w:rsidR="00BA6A7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»,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</w:t>
      </w:r>
      <w:r w:rsidR="00FA2257" w:rsidRPr="001B2382">
        <w:rPr>
          <w:rFonts w:asciiTheme="majorHAnsi" w:hAnsiTheme="majorHAnsi" w:cstheme="majorHAnsi"/>
          <w:color w:val="000000"/>
          <w:sz w:val="22"/>
          <w:szCs w:val="22"/>
          <w:lang w:val="es-ES_tradnl"/>
        </w:rPr>
        <w:t>explica</w:t>
      </w:r>
      <w:r w:rsidR="00BA6A7B" w:rsidRPr="001B2382">
        <w:rPr>
          <w:rFonts w:asciiTheme="majorHAnsi" w:hAnsiTheme="majorHAnsi" w:cstheme="majorHAnsi"/>
          <w:color w:val="000000"/>
          <w:sz w:val="22"/>
          <w:szCs w:val="22"/>
          <w:lang w:val="es-ES_tradnl"/>
        </w:rPr>
        <w:t xml:space="preserve"> Bruno </w:t>
      </w:r>
      <w:proofErr w:type="spellStart"/>
      <w:r w:rsidR="00BA6A7B" w:rsidRPr="001B2382">
        <w:rPr>
          <w:rFonts w:asciiTheme="majorHAnsi" w:hAnsiTheme="majorHAnsi" w:cstheme="majorHAnsi"/>
          <w:color w:val="000000"/>
          <w:sz w:val="22"/>
          <w:szCs w:val="22"/>
          <w:lang w:val="es-ES_tradnl"/>
        </w:rPr>
        <w:t>Blin</w:t>
      </w:r>
      <w:proofErr w:type="spellEnd"/>
      <w:r w:rsidR="00BA6A7B" w:rsidRPr="001B2382">
        <w:rPr>
          <w:rFonts w:asciiTheme="majorHAnsi" w:hAnsiTheme="majorHAnsi" w:cstheme="majorHAnsi"/>
          <w:color w:val="000000"/>
          <w:sz w:val="22"/>
          <w:szCs w:val="22"/>
          <w:lang w:val="es-ES_tradnl"/>
        </w:rPr>
        <w:t xml:space="preserve">, </w:t>
      </w:r>
      <w:r w:rsidR="004B3C80" w:rsidRPr="001B2382">
        <w:rPr>
          <w:rFonts w:asciiTheme="majorHAnsi" w:hAnsiTheme="majorHAnsi" w:cstheme="majorHAnsi"/>
          <w:color w:val="000000"/>
          <w:sz w:val="22"/>
          <w:szCs w:val="22"/>
          <w:lang w:val="es-ES_tradnl"/>
        </w:rPr>
        <w:t>presidente</w:t>
      </w:r>
      <w:r w:rsidR="00FA2257" w:rsidRPr="001B2382">
        <w:rPr>
          <w:rFonts w:asciiTheme="majorHAnsi" w:hAnsiTheme="majorHAnsi" w:cstheme="majorHAnsi"/>
          <w:color w:val="000000"/>
          <w:sz w:val="22"/>
          <w:szCs w:val="22"/>
          <w:lang w:val="es-ES_tradnl"/>
        </w:rPr>
        <w:t xml:space="preserve"> de Renault Trucks. «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En 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Renault Trucks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construimos, gracias a este tipo de proyecto</w:t>
      </w:r>
      <w:r w:rsidR="00670FDC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, un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nuevo modelo 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de </w:t>
      </w:r>
      <w:r w:rsidR="00C14A3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transporte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. Para 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2030 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nos hemos puesto </w:t>
      </w:r>
      <w:r w:rsidR="00760C7F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como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objetivo electrifica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r masiv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a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ment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e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nuestra </w:t>
      </w:r>
      <w:r w:rsidR="004B3C80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logística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y al 100 </w:t>
      </w:r>
      <w:r w:rsidR="006643E9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%</w:t>
      </w:r>
      <w:r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 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la </w:t>
      </w:r>
      <w:r w:rsidR="00760C7F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 xml:space="preserve">logística entre 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nuestras plantas de producción</w:t>
      </w:r>
      <w:r w:rsidR="00BA6A7B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»</w:t>
      </w:r>
      <w:r w:rsidR="00FA2257" w:rsidRPr="001B2382">
        <w:rPr>
          <w:rFonts w:asciiTheme="majorHAnsi" w:hAnsiTheme="majorHAnsi" w:cstheme="majorHAnsi"/>
          <w:i/>
          <w:iCs/>
          <w:color w:val="000000"/>
          <w:sz w:val="22"/>
          <w:szCs w:val="22"/>
          <w:lang w:val="es-ES_tradnl"/>
        </w:rPr>
        <w:t>.</w:t>
      </w:r>
    </w:p>
    <w:p w14:paraId="1FE4329E" w14:textId="77777777" w:rsidR="002A0614" w:rsidRPr="001B2382" w:rsidRDefault="002A0614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</w:p>
    <w:p w14:paraId="142BB833" w14:textId="381C2B0A" w:rsidR="002A0614" w:rsidRPr="001B2382" w:rsidRDefault="002A0614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  <w:r w:rsidRPr="001B2382">
        <w:rPr>
          <w:rFonts w:asciiTheme="majorHAnsi" w:hAnsiTheme="majorHAnsi" w:cstheme="majorHAnsi"/>
          <w:sz w:val="22"/>
          <w:szCs w:val="22"/>
          <w:lang w:val="es-ES_tradnl"/>
        </w:rPr>
        <w:lastRenderedPageBreak/>
        <w:t xml:space="preserve">Renault Trucks </w:t>
      </w:r>
      <w:r w:rsidR="006643E9" w:rsidRPr="001B2382">
        <w:rPr>
          <w:rFonts w:asciiTheme="majorHAnsi" w:hAnsiTheme="majorHAnsi" w:cstheme="majorHAnsi"/>
          <w:sz w:val="22"/>
          <w:szCs w:val="22"/>
          <w:lang w:val="es-ES_tradnl"/>
        </w:rPr>
        <w:t>tra</w:t>
      </w:r>
      <w:r w:rsidR="006C7EEA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baja actualmente en la </w:t>
      </w:r>
      <w:r w:rsidR="00C14A3B" w:rsidRPr="001B2382">
        <w:rPr>
          <w:rFonts w:asciiTheme="majorHAnsi" w:hAnsiTheme="majorHAnsi" w:cstheme="majorHAnsi"/>
          <w:sz w:val="22"/>
          <w:szCs w:val="22"/>
          <w:lang w:val="es-ES_tradnl"/>
        </w:rPr>
        <w:t>electrificación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d</w:t>
      </w:r>
      <w:r w:rsidR="006C7EEA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 otros diez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flujos logísticos</w:t>
      </w:r>
      <w:r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qu</w:t>
      </w:r>
      <w:r w:rsidR="006C7EEA" w:rsidRPr="001B2382">
        <w:rPr>
          <w:rFonts w:asciiTheme="majorHAnsi" w:hAnsiTheme="majorHAnsi" w:cstheme="majorHAnsi"/>
          <w:sz w:val="22"/>
          <w:szCs w:val="22"/>
          <w:lang w:val="es-ES_tradnl"/>
        </w:rPr>
        <w:t>e estarán operativos en los próximos meses y años</w:t>
      </w:r>
      <w:r w:rsidR="009B45CF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, </w:t>
      </w:r>
      <w:r w:rsidR="009E5A3A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especialmente </w:t>
      </w:r>
      <w:r w:rsidR="004B3C80" w:rsidRPr="001B2382">
        <w:rPr>
          <w:rFonts w:asciiTheme="majorHAnsi" w:hAnsiTheme="majorHAnsi" w:cstheme="majorHAnsi"/>
          <w:sz w:val="22"/>
          <w:szCs w:val="22"/>
          <w:lang w:val="es-ES_tradnl"/>
        </w:rPr>
        <w:t>gracias</w:t>
      </w:r>
      <w:r w:rsidR="009E5A3A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a una </w:t>
      </w:r>
      <w:r w:rsidR="004B3C80" w:rsidRPr="001B2382">
        <w:rPr>
          <w:rFonts w:asciiTheme="majorHAnsi" w:hAnsiTheme="majorHAnsi" w:cstheme="majorHAnsi"/>
          <w:sz w:val="22"/>
          <w:szCs w:val="22"/>
          <w:lang w:val="es-ES_tradnl"/>
        </w:rPr>
        <w:t>logística</w:t>
      </w:r>
      <w:r w:rsidR="009E5A3A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de vehículos </w:t>
      </w:r>
      <w:r w:rsidR="004B3C80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de relevo que permitirán utilizar la modalidad </w:t>
      </w:r>
      <w:r w:rsidR="00A92054" w:rsidRPr="001B2382">
        <w:rPr>
          <w:rFonts w:asciiTheme="majorHAnsi" w:hAnsiTheme="majorHAnsi" w:cstheme="majorHAnsi"/>
          <w:sz w:val="22"/>
          <w:szCs w:val="22"/>
          <w:lang w:val="es-ES_tradnl"/>
        </w:rPr>
        <w:t>eléctrica</w:t>
      </w:r>
      <w:r w:rsidR="009B45CF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 </w:t>
      </w:r>
      <w:r w:rsidR="004B3C80" w:rsidRPr="001B2382">
        <w:rPr>
          <w:rFonts w:asciiTheme="majorHAnsi" w:hAnsiTheme="majorHAnsi" w:cstheme="majorHAnsi"/>
          <w:sz w:val="22"/>
          <w:szCs w:val="22"/>
          <w:lang w:val="es-ES_tradnl"/>
        </w:rPr>
        <w:t>en distancia</w:t>
      </w:r>
      <w:r w:rsidR="009B45CF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s </w:t>
      </w:r>
      <w:r w:rsidR="004B3C80" w:rsidRPr="001B2382">
        <w:rPr>
          <w:rFonts w:asciiTheme="majorHAnsi" w:hAnsiTheme="majorHAnsi" w:cstheme="majorHAnsi"/>
          <w:sz w:val="22"/>
          <w:szCs w:val="22"/>
          <w:lang w:val="es-ES_tradnl"/>
        </w:rPr>
        <w:t>cada vez más largas</w:t>
      </w:r>
      <w:r w:rsidR="009B45CF" w:rsidRPr="001B2382">
        <w:rPr>
          <w:rFonts w:asciiTheme="majorHAnsi" w:hAnsiTheme="majorHAnsi" w:cstheme="majorHAnsi"/>
          <w:sz w:val="22"/>
          <w:szCs w:val="22"/>
          <w:lang w:val="es-ES_tradnl"/>
        </w:rPr>
        <w:t xml:space="preserve">. </w:t>
      </w:r>
    </w:p>
    <w:p w14:paraId="2E461349" w14:textId="77777777" w:rsidR="004F6152" w:rsidRPr="001B2382" w:rsidRDefault="004F6152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ES_tradnl"/>
        </w:rPr>
      </w:pPr>
    </w:p>
    <w:p w14:paraId="2F7E7997" w14:textId="02BA2984" w:rsidR="00153284" w:rsidRPr="001B2382" w:rsidRDefault="00153284" w:rsidP="00E849CB">
      <w:pPr>
        <w:pStyle w:val="NormalWeb"/>
        <w:spacing w:before="0" w:beforeAutospacing="0" w:after="0" w:afterAutospacing="0"/>
        <w:rPr>
          <w:rFonts w:ascii="Arial" w:hAnsi="Arial" w:cs="Arial"/>
          <w:sz w:val="22"/>
          <w:szCs w:val="22"/>
          <w:lang w:val="es-ES_tradnl"/>
        </w:rPr>
      </w:pPr>
    </w:p>
    <w:p w14:paraId="5660769D" w14:textId="77777777" w:rsidR="00120B45" w:rsidRPr="001B2382" w:rsidRDefault="00120B45" w:rsidP="004C3220">
      <w:pPr>
        <w:rPr>
          <w:b/>
          <w:bCs/>
          <w:i/>
          <w:iCs/>
          <w:sz w:val="18"/>
          <w:szCs w:val="18"/>
          <w:lang w:val="es-ES_tradnl"/>
        </w:rPr>
      </w:pPr>
    </w:p>
    <w:p w14:paraId="56739321" w14:textId="77777777" w:rsidR="002169A3" w:rsidRPr="001B2382" w:rsidRDefault="002169A3" w:rsidP="004C3220">
      <w:pPr>
        <w:rPr>
          <w:b/>
          <w:bCs/>
          <w:i/>
          <w:iCs/>
          <w:sz w:val="18"/>
          <w:szCs w:val="18"/>
          <w:lang w:val="es-ES_tradnl"/>
        </w:rPr>
      </w:pPr>
    </w:p>
    <w:p w14:paraId="781F695A" w14:textId="77777777" w:rsidR="002169A3" w:rsidRPr="001B2382" w:rsidRDefault="002169A3" w:rsidP="004C3220">
      <w:pPr>
        <w:rPr>
          <w:b/>
          <w:bCs/>
          <w:i/>
          <w:iCs/>
          <w:sz w:val="18"/>
          <w:szCs w:val="18"/>
          <w:lang w:val="es-ES_tradnl"/>
        </w:rPr>
      </w:pPr>
    </w:p>
    <w:p w14:paraId="1B18D72A" w14:textId="77777777" w:rsidR="002169A3" w:rsidRPr="001B2382" w:rsidRDefault="002169A3" w:rsidP="004C3220">
      <w:pPr>
        <w:rPr>
          <w:b/>
          <w:bCs/>
          <w:i/>
          <w:iCs/>
          <w:sz w:val="18"/>
          <w:szCs w:val="18"/>
          <w:lang w:val="es-ES_tradnl"/>
        </w:rPr>
      </w:pPr>
    </w:p>
    <w:p w14:paraId="32D55742" w14:textId="77777777" w:rsidR="002169A3" w:rsidRPr="001B2382" w:rsidRDefault="002169A3" w:rsidP="004C3220">
      <w:pPr>
        <w:rPr>
          <w:b/>
          <w:bCs/>
          <w:i/>
          <w:iCs/>
          <w:sz w:val="18"/>
          <w:szCs w:val="18"/>
          <w:lang w:val="es-ES_tradnl"/>
        </w:rPr>
      </w:pPr>
    </w:p>
    <w:p w14:paraId="70107C7A" w14:textId="77777777" w:rsidR="002169A3" w:rsidRPr="001B2382" w:rsidRDefault="002169A3" w:rsidP="004C3220">
      <w:pPr>
        <w:rPr>
          <w:b/>
          <w:bCs/>
          <w:i/>
          <w:iCs/>
          <w:sz w:val="18"/>
          <w:szCs w:val="18"/>
          <w:lang w:val="es-ES_tradnl"/>
        </w:rPr>
      </w:pPr>
    </w:p>
    <w:p w14:paraId="2D25D42C" w14:textId="77777777" w:rsidR="00B86262" w:rsidRPr="001B2382" w:rsidRDefault="00B86262" w:rsidP="0087188D">
      <w:pPr>
        <w:rPr>
          <w:b/>
          <w:bCs/>
          <w:i/>
          <w:iCs/>
          <w:sz w:val="18"/>
          <w:szCs w:val="18"/>
          <w:lang w:val="es-ES_tradnl"/>
        </w:rPr>
      </w:pPr>
    </w:p>
    <w:p w14:paraId="735688CE" w14:textId="77777777" w:rsidR="00B86262" w:rsidRPr="001B2382" w:rsidRDefault="00B86262" w:rsidP="0087188D">
      <w:pPr>
        <w:rPr>
          <w:b/>
          <w:bCs/>
          <w:i/>
          <w:iCs/>
          <w:sz w:val="18"/>
          <w:szCs w:val="18"/>
          <w:lang w:val="es-ES_tradnl"/>
        </w:rPr>
      </w:pPr>
    </w:p>
    <w:p w14:paraId="13192A01" w14:textId="77777777" w:rsidR="00E24F9D" w:rsidRDefault="00E24F9D" w:rsidP="00E24F9D">
      <w:pPr>
        <w:pStyle w:val="Default"/>
        <w:rPr>
          <w:sz w:val="17"/>
          <w:szCs w:val="17"/>
        </w:rPr>
      </w:pPr>
      <w:proofErr w:type="spellStart"/>
      <w:r>
        <w:rPr>
          <w:b/>
          <w:bCs/>
          <w:i/>
          <w:iCs/>
          <w:sz w:val="17"/>
          <w:szCs w:val="17"/>
        </w:rPr>
        <w:t>Acerca</w:t>
      </w:r>
      <w:proofErr w:type="spellEnd"/>
      <w:r>
        <w:rPr>
          <w:b/>
          <w:bCs/>
          <w:i/>
          <w:iCs/>
          <w:sz w:val="17"/>
          <w:szCs w:val="17"/>
        </w:rPr>
        <w:t xml:space="preserve"> de Renault Trucks </w:t>
      </w:r>
    </w:p>
    <w:p w14:paraId="476D21D5" w14:textId="77777777" w:rsidR="00E24F9D" w:rsidRDefault="00E24F9D" w:rsidP="00E24F9D">
      <w:pPr>
        <w:pStyle w:val="Default"/>
        <w:rPr>
          <w:sz w:val="17"/>
          <w:szCs w:val="17"/>
        </w:rPr>
      </w:pPr>
      <w:proofErr w:type="spellStart"/>
      <w:r>
        <w:rPr>
          <w:sz w:val="17"/>
          <w:szCs w:val="17"/>
        </w:rPr>
        <w:t>Desde</w:t>
      </w:r>
      <w:proofErr w:type="spellEnd"/>
      <w:r>
        <w:rPr>
          <w:sz w:val="17"/>
          <w:szCs w:val="17"/>
        </w:rPr>
        <w:t xml:space="preserve"> 1894, el fabricante de </w:t>
      </w:r>
      <w:proofErr w:type="spellStart"/>
      <w:r>
        <w:rPr>
          <w:sz w:val="17"/>
          <w:szCs w:val="17"/>
        </w:rPr>
        <w:t>camiones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francés</w:t>
      </w:r>
      <w:proofErr w:type="spellEnd"/>
      <w:r>
        <w:rPr>
          <w:sz w:val="17"/>
          <w:szCs w:val="17"/>
        </w:rPr>
        <w:t xml:space="preserve"> Renault Trucks </w:t>
      </w:r>
      <w:proofErr w:type="spellStart"/>
      <w:r>
        <w:rPr>
          <w:sz w:val="17"/>
          <w:szCs w:val="17"/>
        </w:rPr>
        <w:t>ofrece</w:t>
      </w:r>
      <w:proofErr w:type="spellEnd"/>
      <w:r>
        <w:rPr>
          <w:sz w:val="17"/>
          <w:szCs w:val="17"/>
        </w:rPr>
        <w:t xml:space="preserve"> a los </w:t>
      </w:r>
      <w:proofErr w:type="spellStart"/>
      <w:r>
        <w:rPr>
          <w:sz w:val="17"/>
          <w:szCs w:val="17"/>
        </w:rPr>
        <w:t>profesionales</w:t>
      </w:r>
      <w:proofErr w:type="spellEnd"/>
      <w:r>
        <w:rPr>
          <w:sz w:val="17"/>
          <w:szCs w:val="17"/>
        </w:rPr>
        <w:t xml:space="preserve"> de la </w:t>
      </w:r>
      <w:proofErr w:type="spellStart"/>
      <w:r>
        <w:rPr>
          <w:sz w:val="17"/>
          <w:szCs w:val="17"/>
        </w:rPr>
        <w:t>carretera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soluciones</w:t>
      </w:r>
      <w:proofErr w:type="spellEnd"/>
      <w:r>
        <w:rPr>
          <w:sz w:val="17"/>
          <w:szCs w:val="17"/>
        </w:rPr>
        <w:t xml:space="preserve"> de </w:t>
      </w:r>
      <w:proofErr w:type="spellStart"/>
      <w:r>
        <w:rPr>
          <w:sz w:val="17"/>
          <w:szCs w:val="17"/>
        </w:rPr>
        <w:t>movilidad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sostenible</w:t>
      </w:r>
      <w:proofErr w:type="spellEnd"/>
      <w:r>
        <w:rPr>
          <w:sz w:val="17"/>
          <w:szCs w:val="17"/>
        </w:rPr>
        <w:t xml:space="preserve">, </w:t>
      </w:r>
      <w:proofErr w:type="spellStart"/>
      <w:r>
        <w:rPr>
          <w:sz w:val="17"/>
          <w:szCs w:val="17"/>
        </w:rPr>
        <w:t>desde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vehículos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industriales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ligeros</w:t>
      </w:r>
      <w:proofErr w:type="spellEnd"/>
      <w:r>
        <w:rPr>
          <w:sz w:val="17"/>
          <w:szCs w:val="17"/>
        </w:rPr>
        <w:t xml:space="preserve"> a </w:t>
      </w:r>
      <w:proofErr w:type="spellStart"/>
      <w:r>
        <w:rPr>
          <w:sz w:val="17"/>
          <w:szCs w:val="17"/>
        </w:rPr>
        <w:t>unidades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tractoras</w:t>
      </w:r>
      <w:proofErr w:type="spellEnd"/>
      <w:r>
        <w:rPr>
          <w:sz w:val="17"/>
          <w:szCs w:val="17"/>
        </w:rPr>
        <w:t xml:space="preserve">. </w:t>
      </w:r>
      <w:proofErr w:type="spellStart"/>
      <w:r>
        <w:rPr>
          <w:sz w:val="17"/>
          <w:szCs w:val="17"/>
        </w:rPr>
        <w:t>Comprometido</w:t>
      </w:r>
      <w:proofErr w:type="spellEnd"/>
      <w:r>
        <w:rPr>
          <w:sz w:val="17"/>
          <w:szCs w:val="17"/>
        </w:rPr>
        <w:t xml:space="preserve"> con la </w:t>
      </w:r>
      <w:proofErr w:type="spellStart"/>
      <w:r>
        <w:rPr>
          <w:sz w:val="17"/>
          <w:szCs w:val="17"/>
        </w:rPr>
        <w:t>transición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energética</w:t>
      </w:r>
      <w:proofErr w:type="spellEnd"/>
      <w:r>
        <w:rPr>
          <w:sz w:val="17"/>
          <w:szCs w:val="17"/>
        </w:rPr>
        <w:t xml:space="preserve">, Renault Trucks </w:t>
      </w:r>
      <w:proofErr w:type="spellStart"/>
      <w:r>
        <w:rPr>
          <w:sz w:val="17"/>
          <w:szCs w:val="17"/>
        </w:rPr>
        <w:t>propone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vehículos</w:t>
      </w:r>
      <w:proofErr w:type="spellEnd"/>
      <w:r>
        <w:rPr>
          <w:sz w:val="17"/>
          <w:szCs w:val="17"/>
        </w:rPr>
        <w:t xml:space="preserve"> con un </w:t>
      </w:r>
      <w:proofErr w:type="spellStart"/>
      <w:r>
        <w:rPr>
          <w:sz w:val="17"/>
          <w:szCs w:val="17"/>
        </w:rPr>
        <w:t>consumo</w:t>
      </w:r>
      <w:proofErr w:type="spellEnd"/>
      <w:r>
        <w:rPr>
          <w:sz w:val="17"/>
          <w:szCs w:val="17"/>
        </w:rPr>
        <w:t xml:space="preserve"> de combustible </w:t>
      </w:r>
      <w:proofErr w:type="spellStart"/>
      <w:r>
        <w:rPr>
          <w:sz w:val="17"/>
          <w:szCs w:val="17"/>
        </w:rPr>
        <w:t>controlado</w:t>
      </w:r>
      <w:proofErr w:type="spellEnd"/>
      <w:r>
        <w:rPr>
          <w:sz w:val="17"/>
          <w:szCs w:val="17"/>
        </w:rPr>
        <w:t xml:space="preserve"> y </w:t>
      </w:r>
      <w:proofErr w:type="spellStart"/>
      <w:r>
        <w:rPr>
          <w:sz w:val="17"/>
          <w:szCs w:val="17"/>
        </w:rPr>
        <w:t>una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completa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gama</w:t>
      </w:r>
      <w:proofErr w:type="spellEnd"/>
      <w:r>
        <w:rPr>
          <w:sz w:val="17"/>
          <w:szCs w:val="17"/>
        </w:rPr>
        <w:t xml:space="preserve"> de </w:t>
      </w:r>
      <w:proofErr w:type="spellStart"/>
      <w:r>
        <w:rPr>
          <w:sz w:val="17"/>
          <w:szCs w:val="17"/>
        </w:rPr>
        <w:t>camiones</w:t>
      </w:r>
      <w:proofErr w:type="spellEnd"/>
      <w:r>
        <w:rPr>
          <w:sz w:val="17"/>
          <w:szCs w:val="17"/>
        </w:rPr>
        <w:t xml:space="preserve"> 100 % </w:t>
      </w:r>
      <w:proofErr w:type="spellStart"/>
      <w:r>
        <w:rPr>
          <w:sz w:val="17"/>
          <w:szCs w:val="17"/>
        </w:rPr>
        <w:t>eléctricos</w:t>
      </w:r>
      <w:proofErr w:type="spellEnd"/>
      <w:r>
        <w:rPr>
          <w:sz w:val="17"/>
          <w:szCs w:val="17"/>
        </w:rPr>
        <w:t xml:space="preserve"> con un </w:t>
      </w:r>
      <w:proofErr w:type="spellStart"/>
      <w:r>
        <w:rPr>
          <w:sz w:val="17"/>
          <w:szCs w:val="17"/>
        </w:rPr>
        <w:t>tiempo</w:t>
      </w:r>
      <w:proofErr w:type="spellEnd"/>
      <w:r>
        <w:rPr>
          <w:sz w:val="17"/>
          <w:szCs w:val="17"/>
        </w:rPr>
        <w:t xml:space="preserve"> de </w:t>
      </w:r>
      <w:proofErr w:type="spellStart"/>
      <w:r>
        <w:rPr>
          <w:sz w:val="17"/>
          <w:szCs w:val="17"/>
        </w:rPr>
        <w:t>uso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prolongado</w:t>
      </w:r>
      <w:proofErr w:type="spellEnd"/>
      <w:r>
        <w:rPr>
          <w:sz w:val="17"/>
          <w:szCs w:val="17"/>
        </w:rPr>
        <w:t xml:space="preserve"> gracias </w:t>
      </w:r>
      <w:proofErr w:type="gramStart"/>
      <w:r>
        <w:rPr>
          <w:sz w:val="17"/>
          <w:szCs w:val="17"/>
        </w:rPr>
        <w:t>a</w:t>
      </w:r>
      <w:proofErr w:type="gramEnd"/>
      <w:r>
        <w:rPr>
          <w:sz w:val="17"/>
          <w:szCs w:val="17"/>
        </w:rPr>
        <w:t xml:space="preserve"> un </w:t>
      </w:r>
      <w:proofErr w:type="spellStart"/>
      <w:r>
        <w:rPr>
          <w:sz w:val="17"/>
          <w:szCs w:val="17"/>
        </w:rPr>
        <w:t>enfoque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circular</w:t>
      </w:r>
      <w:proofErr w:type="spellEnd"/>
      <w:r>
        <w:rPr>
          <w:sz w:val="17"/>
          <w:szCs w:val="17"/>
        </w:rPr>
        <w:t xml:space="preserve">. </w:t>
      </w:r>
    </w:p>
    <w:p w14:paraId="5BAF1C64" w14:textId="77777777" w:rsidR="00E24F9D" w:rsidRDefault="00E24F9D" w:rsidP="00E24F9D">
      <w:pPr>
        <w:pStyle w:val="Default"/>
        <w:rPr>
          <w:sz w:val="17"/>
          <w:szCs w:val="17"/>
        </w:rPr>
      </w:pPr>
      <w:r>
        <w:rPr>
          <w:sz w:val="17"/>
          <w:szCs w:val="17"/>
        </w:rPr>
        <w:t xml:space="preserve">Renault Trucks forma parte </w:t>
      </w:r>
      <w:proofErr w:type="spellStart"/>
      <w:r>
        <w:rPr>
          <w:sz w:val="17"/>
          <w:szCs w:val="17"/>
        </w:rPr>
        <w:t>del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grupo</w:t>
      </w:r>
      <w:proofErr w:type="spellEnd"/>
      <w:r>
        <w:rPr>
          <w:sz w:val="17"/>
          <w:szCs w:val="17"/>
        </w:rPr>
        <w:t xml:space="preserve"> Volvo, </w:t>
      </w:r>
      <w:proofErr w:type="spellStart"/>
      <w:r>
        <w:rPr>
          <w:sz w:val="17"/>
          <w:szCs w:val="17"/>
        </w:rPr>
        <w:t>uno</w:t>
      </w:r>
      <w:proofErr w:type="spellEnd"/>
      <w:r>
        <w:rPr>
          <w:sz w:val="17"/>
          <w:szCs w:val="17"/>
        </w:rPr>
        <w:t xml:space="preserve"> de los principales fabricantes </w:t>
      </w:r>
      <w:proofErr w:type="spellStart"/>
      <w:r>
        <w:rPr>
          <w:sz w:val="17"/>
          <w:szCs w:val="17"/>
        </w:rPr>
        <w:t>mundiales</w:t>
      </w:r>
      <w:proofErr w:type="spellEnd"/>
      <w:r>
        <w:rPr>
          <w:sz w:val="17"/>
          <w:szCs w:val="17"/>
        </w:rPr>
        <w:t xml:space="preserve"> de </w:t>
      </w:r>
      <w:proofErr w:type="spellStart"/>
      <w:r>
        <w:rPr>
          <w:sz w:val="17"/>
          <w:szCs w:val="17"/>
        </w:rPr>
        <w:t>camiones</w:t>
      </w:r>
      <w:proofErr w:type="spellEnd"/>
      <w:r>
        <w:rPr>
          <w:sz w:val="17"/>
          <w:szCs w:val="17"/>
        </w:rPr>
        <w:t xml:space="preserve">, </w:t>
      </w:r>
      <w:proofErr w:type="spellStart"/>
      <w:r>
        <w:rPr>
          <w:sz w:val="17"/>
          <w:szCs w:val="17"/>
        </w:rPr>
        <w:t>autocares</w:t>
      </w:r>
      <w:proofErr w:type="spellEnd"/>
      <w:r>
        <w:rPr>
          <w:sz w:val="17"/>
          <w:szCs w:val="17"/>
        </w:rPr>
        <w:t xml:space="preserve">, </w:t>
      </w:r>
      <w:proofErr w:type="spellStart"/>
      <w:r>
        <w:rPr>
          <w:sz w:val="17"/>
          <w:szCs w:val="17"/>
        </w:rPr>
        <w:t>autobuses</w:t>
      </w:r>
      <w:proofErr w:type="spellEnd"/>
      <w:r>
        <w:rPr>
          <w:sz w:val="17"/>
          <w:szCs w:val="17"/>
        </w:rPr>
        <w:t xml:space="preserve">, </w:t>
      </w:r>
      <w:proofErr w:type="spellStart"/>
      <w:r>
        <w:rPr>
          <w:sz w:val="17"/>
          <w:szCs w:val="17"/>
        </w:rPr>
        <w:t>máquinas</w:t>
      </w:r>
      <w:proofErr w:type="spellEnd"/>
      <w:r>
        <w:rPr>
          <w:sz w:val="17"/>
          <w:szCs w:val="17"/>
        </w:rPr>
        <w:t xml:space="preserve"> para la </w:t>
      </w:r>
      <w:proofErr w:type="spellStart"/>
      <w:r>
        <w:rPr>
          <w:sz w:val="17"/>
          <w:szCs w:val="17"/>
        </w:rPr>
        <w:t>construcción</w:t>
      </w:r>
      <w:proofErr w:type="spellEnd"/>
      <w:r>
        <w:rPr>
          <w:sz w:val="17"/>
          <w:szCs w:val="17"/>
        </w:rPr>
        <w:t xml:space="preserve"> y motores </w:t>
      </w:r>
      <w:proofErr w:type="spellStart"/>
      <w:r>
        <w:rPr>
          <w:sz w:val="17"/>
          <w:szCs w:val="17"/>
        </w:rPr>
        <w:t>industriales</w:t>
      </w:r>
      <w:proofErr w:type="spellEnd"/>
      <w:r>
        <w:rPr>
          <w:sz w:val="17"/>
          <w:szCs w:val="17"/>
        </w:rPr>
        <w:t xml:space="preserve"> y </w:t>
      </w:r>
      <w:proofErr w:type="spellStart"/>
      <w:r>
        <w:rPr>
          <w:sz w:val="17"/>
          <w:szCs w:val="17"/>
        </w:rPr>
        <w:t>marinos</w:t>
      </w:r>
      <w:proofErr w:type="spellEnd"/>
      <w:r>
        <w:rPr>
          <w:sz w:val="17"/>
          <w:szCs w:val="17"/>
        </w:rPr>
        <w:t xml:space="preserve">. El </w:t>
      </w:r>
      <w:proofErr w:type="spellStart"/>
      <w:r>
        <w:rPr>
          <w:sz w:val="17"/>
          <w:szCs w:val="17"/>
        </w:rPr>
        <w:t>grupo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ofrece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asimismo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completas</w:t>
      </w:r>
      <w:proofErr w:type="spellEnd"/>
      <w:r>
        <w:rPr>
          <w:sz w:val="17"/>
          <w:szCs w:val="17"/>
        </w:rPr>
        <w:t xml:space="preserve"> </w:t>
      </w:r>
      <w:proofErr w:type="spellStart"/>
      <w:r>
        <w:rPr>
          <w:sz w:val="17"/>
          <w:szCs w:val="17"/>
        </w:rPr>
        <w:t>soluciones</w:t>
      </w:r>
      <w:proofErr w:type="spellEnd"/>
      <w:r>
        <w:rPr>
          <w:sz w:val="17"/>
          <w:szCs w:val="17"/>
        </w:rPr>
        <w:t xml:space="preserve"> de </w:t>
      </w:r>
      <w:proofErr w:type="spellStart"/>
      <w:r>
        <w:rPr>
          <w:sz w:val="17"/>
          <w:szCs w:val="17"/>
        </w:rPr>
        <w:t>financiación</w:t>
      </w:r>
      <w:proofErr w:type="spellEnd"/>
      <w:r>
        <w:rPr>
          <w:sz w:val="17"/>
          <w:szCs w:val="17"/>
        </w:rPr>
        <w:t xml:space="preserve"> y de </w:t>
      </w:r>
      <w:proofErr w:type="spellStart"/>
      <w:r>
        <w:rPr>
          <w:sz w:val="17"/>
          <w:szCs w:val="17"/>
        </w:rPr>
        <w:t>servicio</w:t>
      </w:r>
      <w:proofErr w:type="spellEnd"/>
      <w:r>
        <w:rPr>
          <w:sz w:val="17"/>
          <w:szCs w:val="17"/>
        </w:rPr>
        <w:t>.</w:t>
      </w:r>
    </w:p>
    <w:p w14:paraId="40B7CE6E" w14:textId="4ACDFEA7" w:rsidR="00E24F9D" w:rsidRDefault="00E24F9D" w:rsidP="00E24F9D">
      <w:pPr>
        <w:pStyle w:val="Default"/>
        <w:rPr>
          <w:sz w:val="17"/>
          <w:szCs w:val="17"/>
        </w:rPr>
      </w:pPr>
      <w:r>
        <w:rPr>
          <w:sz w:val="17"/>
          <w:szCs w:val="17"/>
        </w:rPr>
        <w:t xml:space="preserve"> </w:t>
      </w:r>
    </w:p>
    <w:p w14:paraId="66773AEF" w14:textId="77777777" w:rsidR="00E24F9D" w:rsidRDefault="00E24F9D" w:rsidP="00E24F9D">
      <w:pPr>
        <w:pStyle w:val="Default"/>
        <w:rPr>
          <w:sz w:val="17"/>
          <w:szCs w:val="17"/>
        </w:rPr>
      </w:pPr>
      <w:proofErr w:type="spellStart"/>
      <w:r>
        <w:rPr>
          <w:b/>
          <w:bCs/>
          <w:i/>
          <w:iCs/>
          <w:sz w:val="17"/>
          <w:szCs w:val="17"/>
        </w:rPr>
        <w:t>Cifras</w:t>
      </w:r>
      <w:proofErr w:type="spellEnd"/>
      <w:r>
        <w:rPr>
          <w:b/>
          <w:bCs/>
          <w:i/>
          <w:iCs/>
          <w:sz w:val="17"/>
          <w:szCs w:val="17"/>
        </w:rPr>
        <w:t xml:space="preserve"> </w:t>
      </w:r>
      <w:proofErr w:type="gramStart"/>
      <w:r>
        <w:rPr>
          <w:b/>
          <w:bCs/>
          <w:i/>
          <w:iCs/>
          <w:sz w:val="17"/>
          <w:szCs w:val="17"/>
        </w:rPr>
        <w:t>claves:</w:t>
      </w:r>
      <w:proofErr w:type="gramEnd"/>
      <w:r>
        <w:rPr>
          <w:b/>
          <w:bCs/>
          <w:i/>
          <w:iCs/>
          <w:sz w:val="17"/>
          <w:szCs w:val="17"/>
        </w:rPr>
        <w:t xml:space="preserve"> </w:t>
      </w:r>
    </w:p>
    <w:p w14:paraId="071CCF06" w14:textId="77777777" w:rsidR="00E24F9D" w:rsidRDefault="00E24F9D" w:rsidP="00E24F9D">
      <w:pPr>
        <w:pStyle w:val="Default"/>
        <w:rPr>
          <w:sz w:val="17"/>
          <w:szCs w:val="17"/>
        </w:rPr>
      </w:pPr>
      <w:r>
        <w:rPr>
          <w:i/>
          <w:iCs/>
          <w:sz w:val="17"/>
          <w:szCs w:val="17"/>
        </w:rPr>
        <w:t xml:space="preserve">9450 </w:t>
      </w:r>
      <w:proofErr w:type="spellStart"/>
      <w:r>
        <w:rPr>
          <w:i/>
          <w:iCs/>
          <w:sz w:val="17"/>
          <w:szCs w:val="17"/>
        </w:rPr>
        <w:t>empleados</w:t>
      </w:r>
      <w:proofErr w:type="spellEnd"/>
      <w:r>
        <w:rPr>
          <w:i/>
          <w:iCs/>
          <w:sz w:val="17"/>
          <w:szCs w:val="17"/>
        </w:rPr>
        <w:t xml:space="preserve"> en el </w:t>
      </w:r>
      <w:proofErr w:type="spellStart"/>
      <w:r>
        <w:rPr>
          <w:i/>
          <w:iCs/>
          <w:sz w:val="17"/>
          <w:szCs w:val="17"/>
        </w:rPr>
        <w:t>mundo</w:t>
      </w:r>
      <w:proofErr w:type="spellEnd"/>
      <w:r>
        <w:rPr>
          <w:i/>
          <w:iCs/>
          <w:sz w:val="17"/>
          <w:szCs w:val="17"/>
        </w:rPr>
        <w:t xml:space="preserve"> </w:t>
      </w:r>
    </w:p>
    <w:p w14:paraId="773ED7BE" w14:textId="77777777" w:rsidR="00E24F9D" w:rsidRDefault="00E24F9D" w:rsidP="00E24F9D">
      <w:pPr>
        <w:pStyle w:val="Default"/>
        <w:rPr>
          <w:sz w:val="17"/>
          <w:szCs w:val="17"/>
        </w:rPr>
      </w:pPr>
      <w:r>
        <w:rPr>
          <w:i/>
          <w:iCs/>
          <w:sz w:val="17"/>
          <w:szCs w:val="17"/>
        </w:rPr>
        <w:t xml:space="preserve">4 </w:t>
      </w:r>
      <w:proofErr w:type="spellStart"/>
      <w:r>
        <w:rPr>
          <w:i/>
          <w:iCs/>
          <w:sz w:val="17"/>
          <w:szCs w:val="17"/>
        </w:rPr>
        <w:t>centros</w:t>
      </w:r>
      <w:proofErr w:type="spellEnd"/>
      <w:r>
        <w:rPr>
          <w:i/>
          <w:iCs/>
          <w:sz w:val="17"/>
          <w:szCs w:val="17"/>
        </w:rPr>
        <w:t xml:space="preserve"> de </w:t>
      </w:r>
      <w:proofErr w:type="spellStart"/>
      <w:r>
        <w:rPr>
          <w:i/>
          <w:iCs/>
          <w:sz w:val="17"/>
          <w:szCs w:val="17"/>
        </w:rPr>
        <w:t>producción</w:t>
      </w:r>
      <w:proofErr w:type="spellEnd"/>
      <w:r>
        <w:rPr>
          <w:i/>
          <w:iCs/>
          <w:sz w:val="17"/>
          <w:szCs w:val="17"/>
        </w:rPr>
        <w:t xml:space="preserve"> en Francia </w:t>
      </w:r>
    </w:p>
    <w:p w14:paraId="40E78790" w14:textId="77777777" w:rsidR="00E24F9D" w:rsidRDefault="00E24F9D" w:rsidP="00E24F9D">
      <w:pPr>
        <w:pStyle w:val="Default"/>
        <w:rPr>
          <w:sz w:val="17"/>
          <w:szCs w:val="17"/>
        </w:rPr>
      </w:pPr>
      <w:r>
        <w:rPr>
          <w:i/>
          <w:iCs/>
          <w:sz w:val="17"/>
          <w:szCs w:val="17"/>
        </w:rPr>
        <w:t xml:space="preserve">1400 </w:t>
      </w:r>
      <w:proofErr w:type="spellStart"/>
      <w:r>
        <w:rPr>
          <w:i/>
          <w:iCs/>
          <w:sz w:val="17"/>
          <w:szCs w:val="17"/>
        </w:rPr>
        <w:t>puntos</w:t>
      </w:r>
      <w:proofErr w:type="spellEnd"/>
      <w:r>
        <w:rPr>
          <w:i/>
          <w:iCs/>
          <w:sz w:val="17"/>
          <w:szCs w:val="17"/>
        </w:rPr>
        <w:t xml:space="preserve"> de venta y de </w:t>
      </w:r>
      <w:proofErr w:type="spellStart"/>
      <w:r>
        <w:rPr>
          <w:i/>
          <w:iCs/>
          <w:sz w:val="17"/>
          <w:szCs w:val="17"/>
        </w:rPr>
        <w:t>servicio</w:t>
      </w:r>
      <w:proofErr w:type="spellEnd"/>
      <w:r>
        <w:rPr>
          <w:i/>
          <w:iCs/>
          <w:sz w:val="17"/>
          <w:szCs w:val="17"/>
        </w:rPr>
        <w:t xml:space="preserve"> </w:t>
      </w:r>
    </w:p>
    <w:p w14:paraId="24FD4A7C" w14:textId="0D487CC0" w:rsidR="00471503" w:rsidRPr="001B2382" w:rsidRDefault="00E24F9D" w:rsidP="00E24F9D">
      <w:pPr>
        <w:spacing w:line="276" w:lineRule="auto"/>
        <w:rPr>
          <w:sz w:val="18"/>
          <w:szCs w:val="18"/>
        </w:rPr>
      </w:pPr>
      <w:r>
        <w:rPr>
          <w:i/>
          <w:iCs/>
          <w:sz w:val="17"/>
          <w:szCs w:val="17"/>
        </w:rPr>
        <w:t xml:space="preserve">59 000 </w:t>
      </w:r>
      <w:proofErr w:type="spellStart"/>
      <w:r>
        <w:rPr>
          <w:i/>
          <w:iCs/>
          <w:sz w:val="17"/>
          <w:szCs w:val="17"/>
        </w:rPr>
        <w:t>vehículos</w:t>
      </w:r>
      <w:proofErr w:type="spellEnd"/>
      <w:r>
        <w:rPr>
          <w:i/>
          <w:iCs/>
          <w:sz w:val="17"/>
          <w:szCs w:val="17"/>
        </w:rPr>
        <w:t xml:space="preserve"> </w:t>
      </w:r>
      <w:proofErr w:type="spellStart"/>
      <w:r>
        <w:rPr>
          <w:i/>
          <w:iCs/>
          <w:sz w:val="17"/>
          <w:szCs w:val="17"/>
        </w:rPr>
        <w:t>vendidos</w:t>
      </w:r>
      <w:proofErr w:type="spellEnd"/>
      <w:r>
        <w:rPr>
          <w:i/>
          <w:iCs/>
          <w:sz w:val="17"/>
          <w:szCs w:val="17"/>
        </w:rPr>
        <w:t xml:space="preserve"> </w:t>
      </w:r>
      <w:proofErr w:type="spellStart"/>
      <w:r>
        <w:rPr>
          <w:i/>
          <w:iCs/>
          <w:sz w:val="17"/>
          <w:szCs w:val="17"/>
        </w:rPr>
        <w:t>en</w:t>
      </w:r>
      <w:proofErr w:type="spellEnd"/>
      <w:r>
        <w:rPr>
          <w:i/>
          <w:iCs/>
          <w:sz w:val="17"/>
          <w:szCs w:val="17"/>
        </w:rPr>
        <w:t xml:space="preserve"> 2022</w:t>
      </w:r>
    </w:p>
    <w:sectPr w:rsidR="00471503" w:rsidRPr="001B2382" w:rsidSect="00515FBF">
      <w:footerReference w:type="default" r:id="rId10"/>
      <w:footerReference w:type="first" r:id="rId11"/>
      <w:pgSz w:w="11906" w:h="16838" w:code="9"/>
      <w:pgMar w:top="1701" w:right="1418" w:bottom="851" w:left="1985" w:header="851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61145D" w14:textId="77777777" w:rsidR="009B75D9" w:rsidRDefault="009B75D9" w:rsidP="00D41A34">
      <w:r>
        <w:separator/>
      </w:r>
    </w:p>
  </w:endnote>
  <w:endnote w:type="continuationSeparator" w:id="0">
    <w:p w14:paraId="2598D179" w14:textId="77777777" w:rsidR="009B75D9" w:rsidRDefault="009B75D9" w:rsidP="00D41A34">
      <w:r>
        <w:continuationSeparator/>
      </w:r>
    </w:p>
  </w:endnote>
  <w:endnote w:type="continuationNotice" w:id="1">
    <w:p w14:paraId="522EDA3D" w14:textId="77777777" w:rsidR="009B75D9" w:rsidRDefault="009B75D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CDA1E0" w14:textId="7B1D72A0" w:rsidR="00857484" w:rsidRPr="00D41A34" w:rsidRDefault="00857484" w:rsidP="00756A7B">
    <w:pPr>
      <w:pStyle w:val="Footer"/>
      <w:ind w:left="-1020"/>
      <w:rPr>
        <w:bCs/>
      </w:rPr>
    </w:pPr>
    <w:r>
      <w:rPr>
        <w:bCs/>
      </w:rPr>
      <w:fldChar w:fldCharType="begin"/>
    </w:r>
    <w:r>
      <w:rPr>
        <w:bCs/>
      </w:rPr>
      <w:instrText xml:space="preserve"> If </w:instrText>
    </w:r>
    <w:r>
      <w:rPr>
        <w:bCs/>
      </w:rPr>
      <w:fldChar w:fldCharType="begin"/>
    </w:r>
    <w:r>
      <w:rPr>
        <w:bCs/>
      </w:rPr>
      <w:instrText xml:space="preserve"> PAGE </w:instrText>
    </w:r>
    <w:r>
      <w:rPr>
        <w:bCs/>
      </w:rPr>
      <w:fldChar w:fldCharType="separate"/>
    </w:r>
    <w:r w:rsidR="00E24F9D">
      <w:rPr>
        <w:bCs/>
        <w:noProof/>
      </w:rPr>
      <w:instrText>1</w:instrText>
    </w:r>
    <w:r>
      <w:rPr>
        <w:bCs/>
      </w:rPr>
      <w:fldChar w:fldCharType="end"/>
    </w:r>
    <w:r>
      <w:rPr>
        <w:bCs/>
      </w:rPr>
      <w:instrText xml:space="preserve"> = </w:instrText>
    </w:r>
    <w:r>
      <w:rPr>
        <w:bCs/>
      </w:rPr>
      <w:fldChar w:fldCharType="begin"/>
    </w:r>
    <w:r>
      <w:rPr>
        <w:bCs/>
      </w:rPr>
      <w:instrText xml:space="preserve"> NUMPAGES </w:instrText>
    </w:r>
    <w:r>
      <w:rPr>
        <w:bCs/>
      </w:rPr>
      <w:fldChar w:fldCharType="separate"/>
    </w:r>
    <w:r w:rsidR="00E24F9D">
      <w:rPr>
        <w:bCs/>
        <w:noProof/>
      </w:rPr>
      <w:instrText>3</w:instrText>
    </w:r>
    <w:r>
      <w:rPr>
        <w:bCs/>
      </w:rPr>
      <w:fldChar w:fldCharType="end"/>
    </w:r>
    <w:r>
      <w:rPr>
        <w:bCs/>
      </w:rPr>
      <w:instrText>"</w:instrText>
    </w:r>
    <w:r w:rsidRPr="00D41A34">
      <w:rPr>
        <w:bCs/>
      </w:rPr>
      <w:instrText>renault-trucks.com</w:instrText>
    </w:r>
    <w:r>
      <w:rPr>
        <w:bCs/>
      </w:rPr>
      <w:instrText xml:space="preserve">" "" </w:instrText>
    </w:r>
    <w:r>
      <w:rPr>
        <w:bCs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8B2613" w14:textId="77777777" w:rsidR="00797F40" w:rsidRPr="00D41A34" w:rsidRDefault="00797F40" w:rsidP="00D41A34">
    <w:pPr>
      <w:pStyle w:val="Footer"/>
      <w:ind w:left="-1020"/>
      <w:rPr>
        <w:bCs/>
      </w:rPr>
    </w:pPr>
    <w:r w:rsidRPr="00D41A34">
      <w:rPr>
        <w:bCs/>
      </w:rPr>
      <w:t>renault-trucks.com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D08B69" w14:textId="77777777" w:rsidR="009B75D9" w:rsidRPr="00F00D7B" w:rsidRDefault="009B75D9" w:rsidP="00D41A34">
      <w:pPr>
        <w:rPr>
          <w:sz w:val="14"/>
          <w:szCs w:val="14"/>
        </w:rPr>
      </w:pPr>
    </w:p>
  </w:footnote>
  <w:footnote w:type="continuationSeparator" w:id="0">
    <w:p w14:paraId="64A6AFD5" w14:textId="77777777" w:rsidR="009B75D9" w:rsidRDefault="009B75D9" w:rsidP="00D41A34">
      <w:r>
        <w:continuationSeparator/>
      </w:r>
    </w:p>
  </w:footnote>
  <w:footnote w:type="continuationNotice" w:id="1">
    <w:p w14:paraId="4A2FC568" w14:textId="77777777" w:rsidR="009B75D9" w:rsidRDefault="009B75D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FF4EE44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2A9CF8E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E00022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9FA20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0141D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92E2CF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F3C95A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D9ADF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5F259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8661B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C0B14"/>
    <w:multiLevelType w:val="hybridMultilevel"/>
    <w:tmpl w:val="752A3FF4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8943AA7"/>
    <w:multiLevelType w:val="hybridMultilevel"/>
    <w:tmpl w:val="00F63084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  <w:u w:color="D9DADB" w:themeColor="accent6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BF976F6"/>
    <w:multiLevelType w:val="multilevel"/>
    <w:tmpl w:val="92DA4D42"/>
    <w:lvl w:ilvl="0">
      <w:start w:val="1"/>
      <w:numFmt w:val="bullet"/>
      <w:pStyle w:val="RTBulletPoint"/>
      <w:lvlText w:val=""/>
      <w:lvlJc w:val="left"/>
      <w:pPr>
        <w:ind w:left="170" w:hanging="17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ind w:left="170" w:hanging="17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70" w:hanging="17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70" w:hanging="17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170" w:hanging="17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170" w:hanging="17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170" w:hanging="170"/>
      </w:pPr>
      <w:rPr>
        <w:rFonts w:ascii="Symbol" w:hAnsi="Symbol" w:hint="default"/>
      </w:rPr>
    </w:lvl>
  </w:abstractNum>
  <w:abstractNum w:abstractNumId="13" w15:restartNumberingAfterBreak="0">
    <w:nsid w:val="0C37500A"/>
    <w:multiLevelType w:val="hybridMultilevel"/>
    <w:tmpl w:val="740A1C6A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02E5631"/>
    <w:multiLevelType w:val="hybridMultilevel"/>
    <w:tmpl w:val="A262063E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124F0CE5"/>
    <w:multiLevelType w:val="hybridMultilevel"/>
    <w:tmpl w:val="64965C80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3597AA0"/>
    <w:multiLevelType w:val="multilevel"/>
    <w:tmpl w:val="4EC2B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17C6322B"/>
    <w:multiLevelType w:val="hybridMultilevel"/>
    <w:tmpl w:val="8D289D64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D226100"/>
    <w:multiLevelType w:val="hybridMultilevel"/>
    <w:tmpl w:val="F43AE98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40C0C4C"/>
    <w:multiLevelType w:val="hybridMultilevel"/>
    <w:tmpl w:val="E084C8F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5A90ECD"/>
    <w:multiLevelType w:val="hybridMultilevel"/>
    <w:tmpl w:val="FAA416E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B632A7B"/>
    <w:multiLevelType w:val="hybridMultilevel"/>
    <w:tmpl w:val="7E561B6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3A4579F"/>
    <w:multiLevelType w:val="hybridMultilevel"/>
    <w:tmpl w:val="2504715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0CC0643"/>
    <w:multiLevelType w:val="hybridMultilevel"/>
    <w:tmpl w:val="321A9E6C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  <w:u w:color="D9DADB" w:themeColor="accent6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E60A00"/>
    <w:multiLevelType w:val="hybridMultilevel"/>
    <w:tmpl w:val="8F0C65D0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  <w:u w:color="D9DADB" w:themeColor="accent6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102ED1"/>
    <w:multiLevelType w:val="hybridMultilevel"/>
    <w:tmpl w:val="4B0A206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1E1A88"/>
    <w:multiLevelType w:val="hybridMultilevel"/>
    <w:tmpl w:val="9E7C8C50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254E86"/>
    <w:multiLevelType w:val="hybridMultilevel"/>
    <w:tmpl w:val="EDC8AEB4"/>
    <w:lvl w:ilvl="0" w:tplc="C5D885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C00000"/>
        <w:u w:color="D9DADB" w:themeColor="accent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BF370A"/>
    <w:multiLevelType w:val="hybridMultilevel"/>
    <w:tmpl w:val="688C4D1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C87EAC"/>
    <w:multiLevelType w:val="hybridMultilevel"/>
    <w:tmpl w:val="6D2CAEB6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E744E54"/>
    <w:multiLevelType w:val="hybridMultilevel"/>
    <w:tmpl w:val="6AAE35B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E826104"/>
    <w:multiLevelType w:val="multilevel"/>
    <w:tmpl w:val="20F842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1FF4774"/>
    <w:multiLevelType w:val="hybridMultilevel"/>
    <w:tmpl w:val="B7CC89E8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9C0381"/>
    <w:multiLevelType w:val="hybridMultilevel"/>
    <w:tmpl w:val="16A8AD7C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811579"/>
    <w:multiLevelType w:val="hybridMultilevel"/>
    <w:tmpl w:val="9CB41296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01229E"/>
    <w:multiLevelType w:val="hybridMultilevel"/>
    <w:tmpl w:val="98AA3B08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52F5676"/>
    <w:multiLevelType w:val="hybridMultilevel"/>
    <w:tmpl w:val="19E6DAF4"/>
    <w:lvl w:ilvl="0" w:tplc="516296D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EB946B9"/>
    <w:multiLevelType w:val="hybridMultilevel"/>
    <w:tmpl w:val="B09609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4913624">
    <w:abstractNumId w:val="8"/>
  </w:num>
  <w:num w:numId="2" w16cid:durableId="75130685">
    <w:abstractNumId w:val="3"/>
  </w:num>
  <w:num w:numId="3" w16cid:durableId="1338266859">
    <w:abstractNumId w:val="2"/>
  </w:num>
  <w:num w:numId="4" w16cid:durableId="696154974">
    <w:abstractNumId w:val="1"/>
  </w:num>
  <w:num w:numId="5" w16cid:durableId="1735077932">
    <w:abstractNumId w:val="0"/>
  </w:num>
  <w:num w:numId="6" w16cid:durableId="2084835310">
    <w:abstractNumId w:val="9"/>
  </w:num>
  <w:num w:numId="7" w16cid:durableId="749037400">
    <w:abstractNumId w:val="7"/>
  </w:num>
  <w:num w:numId="8" w16cid:durableId="836723941">
    <w:abstractNumId w:val="6"/>
  </w:num>
  <w:num w:numId="9" w16cid:durableId="1402173881">
    <w:abstractNumId w:val="5"/>
  </w:num>
  <w:num w:numId="10" w16cid:durableId="639311770">
    <w:abstractNumId w:val="4"/>
  </w:num>
  <w:num w:numId="11" w16cid:durableId="861016938">
    <w:abstractNumId w:val="12"/>
  </w:num>
  <w:num w:numId="12" w16cid:durableId="379595226">
    <w:abstractNumId w:val="29"/>
  </w:num>
  <w:num w:numId="13" w16cid:durableId="1725182039">
    <w:abstractNumId w:val="33"/>
  </w:num>
  <w:num w:numId="14" w16cid:durableId="708799877">
    <w:abstractNumId w:val="10"/>
  </w:num>
  <w:num w:numId="15" w16cid:durableId="1970017426">
    <w:abstractNumId w:val="17"/>
  </w:num>
  <w:num w:numId="16" w16cid:durableId="1206286509">
    <w:abstractNumId w:val="34"/>
  </w:num>
  <w:num w:numId="17" w16cid:durableId="1115518747">
    <w:abstractNumId w:val="20"/>
  </w:num>
  <w:num w:numId="18" w16cid:durableId="1192911788">
    <w:abstractNumId w:val="18"/>
  </w:num>
  <w:num w:numId="19" w16cid:durableId="1035347153">
    <w:abstractNumId w:val="21"/>
  </w:num>
  <w:num w:numId="20" w16cid:durableId="1107045966">
    <w:abstractNumId w:val="31"/>
  </w:num>
  <w:num w:numId="21" w16cid:durableId="1432051119">
    <w:abstractNumId w:val="16"/>
  </w:num>
  <w:num w:numId="22" w16cid:durableId="1179539588">
    <w:abstractNumId w:val="26"/>
  </w:num>
  <w:num w:numId="23" w16cid:durableId="290719955">
    <w:abstractNumId w:val="36"/>
  </w:num>
  <w:num w:numId="24" w16cid:durableId="1175926220">
    <w:abstractNumId w:val="25"/>
  </w:num>
  <w:num w:numId="25" w16cid:durableId="1905294415">
    <w:abstractNumId w:val="27"/>
  </w:num>
  <w:num w:numId="26" w16cid:durableId="239364267">
    <w:abstractNumId w:val="22"/>
  </w:num>
  <w:num w:numId="27" w16cid:durableId="495802316">
    <w:abstractNumId w:val="13"/>
  </w:num>
  <w:num w:numId="28" w16cid:durableId="1852447922">
    <w:abstractNumId w:val="37"/>
  </w:num>
  <w:num w:numId="29" w16cid:durableId="1861045838">
    <w:abstractNumId w:val="14"/>
  </w:num>
  <w:num w:numId="30" w16cid:durableId="207112435">
    <w:abstractNumId w:val="30"/>
  </w:num>
  <w:num w:numId="31" w16cid:durableId="778570461">
    <w:abstractNumId w:val="28"/>
  </w:num>
  <w:num w:numId="32" w16cid:durableId="570965596">
    <w:abstractNumId w:val="32"/>
  </w:num>
  <w:num w:numId="33" w16cid:durableId="289362572">
    <w:abstractNumId w:val="15"/>
  </w:num>
  <w:num w:numId="34" w16cid:durableId="689722279">
    <w:abstractNumId w:val="24"/>
  </w:num>
  <w:num w:numId="35" w16cid:durableId="272903223">
    <w:abstractNumId w:val="23"/>
  </w:num>
  <w:num w:numId="36" w16cid:durableId="206337196">
    <w:abstractNumId w:val="11"/>
  </w:num>
  <w:num w:numId="37" w16cid:durableId="112408910">
    <w:abstractNumId w:val="19"/>
  </w:num>
  <w:num w:numId="38" w16cid:durableId="1818649418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displayVertic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0FD0"/>
    <w:rsid w:val="000012E3"/>
    <w:rsid w:val="00001726"/>
    <w:rsid w:val="000035E1"/>
    <w:rsid w:val="00004626"/>
    <w:rsid w:val="00011DB6"/>
    <w:rsid w:val="00012BBE"/>
    <w:rsid w:val="0001673C"/>
    <w:rsid w:val="000170A5"/>
    <w:rsid w:val="00022E9E"/>
    <w:rsid w:val="00023EE8"/>
    <w:rsid w:val="00027394"/>
    <w:rsid w:val="00030667"/>
    <w:rsid w:val="000308B3"/>
    <w:rsid w:val="00031933"/>
    <w:rsid w:val="00031E47"/>
    <w:rsid w:val="000321F6"/>
    <w:rsid w:val="00033941"/>
    <w:rsid w:val="00034630"/>
    <w:rsid w:val="000363E4"/>
    <w:rsid w:val="00036875"/>
    <w:rsid w:val="00037DA8"/>
    <w:rsid w:val="0004126A"/>
    <w:rsid w:val="00041ED1"/>
    <w:rsid w:val="0004514F"/>
    <w:rsid w:val="00045365"/>
    <w:rsid w:val="00045B37"/>
    <w:rsid w:val="00047A9E"/>
    <w:rsid w:val="000517B7"/>
    <w:rsid w:val="00052EA8"/>
    <w:rsid w:val="00053ECA"/>
    <w:rsid w:val="000552BE"/>
    <w:rsid w:val="00055B04"/>
    <w:rsid w:val="00060AD9"/>
    <w:rsid w:val="0006268C"/>
    <w:rsid w:val="000659DE"/>
    <w:rsid w:val="00067DF5"/>
    <w:rsid w:val="0007042E"/>
    <w:rsid w:val="00070B49"/>
    <w:rsid w:val="00073D55"/>
    <w:rsid w:val="00083BD6"/>
    <w:rsid w:val="000847FD"/>
    <w:rsid w:val="000848EA"/>
    <w:rsid w:val="00085EFA"/>
    <w:rsid w:val="00086615"/>
    <w:rsid w:val="00086647"/>
    <w:rsid w:val="00087566"/>
    <w:rsid w:val="00093FEB"/>
    <w:rsid w:val="0009693C"/>
    <w:rsid w:val="000973D7"/>
    <w:rsid w:val="000977EC"/>
    <w:rsid w:val="00097EC3"/>
    <w:rsid w:val="000A0F0A"/>
    <w:rsid w:val="000A12A6"/>
    <w:rsid w:val="000A2843"/>
    <w:rsid w:val="000A3709"/>
    <w:rsid w:val="000A47E5"/>
    <w:rsid w:val="000A4C33"/>
    <w:rsid w:val="000B20BC"/>
    <w:rsid w:val="000B24DC"/>
    <w:rsid w:val="000B421E"/>
    <w:rsid w:val="000B52F2"/>
    <w:rsid w:val="000B60D8"/>
    <w:rsid w:val="000B69E3"/>
    <w:rsid w:val="000B7326"/>
    <w:rsid w:val="000B79FA"/>
    <w:rsid w:val="000C35B1"/>
    <w:rsid w:val="000C4ACB"/>
    <w:rsid w:val="000C4B77"/>
    <w:rsid w:val="000C58FE"/>
    <w:rsid w:val="000C6B10"/>
    <w:rsid w:val="000D0895"/>
    <w:rsid w:val="000D27C3"/>
    <w:rsid w:val="000D2CA6"/>
    <w:rsid w:val="000D3247"/>
    <w:rsid w:val="000D4FBE"/>
    <w:rsid w:val="000D62B8"/>
    <w:rsid w:val="000D6A8A"/>
    <w:rsid w:val="000D787F"/>
    <w:rsid w:val="000D7F1D"/>
    <w:rsid w:val="000E17F8"/>
    <w:rsid w:val="000E277B"/>
    <w:rsid w:val="000E48FD"/>
    <w:rsid w:val="000E7AFD"/>
    <w:rsid w:val="000F1018"/>
    <w:rsid w:val="000F4D45"/>
    <w:rsid w:val="000F6108"/>
    <w:rsid w:val="0010457A"/>
    <w:rsid w:val="00104D86"/>
    <w:rsid w:val="0010545F"/>
    <w:rsid w:val="00105A10"/>
    <w:rsid w:val="0010633C"/>
    <w:rsid w:val="00106A37"/>
    <w:rsid w:val="00106FD0"/>
    <w:rsid w:val="00110417"/>
    <w:rsid w:val="001153E8"/>
    <w:rsid w:val="00115695"/>
    <w:rsid w:val="00120274"/>
    <w:rsid w:val="0012037B"/>
    <w:rsid w:val="00120B45"/>
    <w:rsid w:val="00120DF3"/>
    <w:rsid w:val="00121ADE"/>
    <w:rsid w:val="001223DA"/>
    <w:rsid w:val="00124E7A"/>
    <w:rsid w:val="00126772"/>
    <w:rsid w:val="00127800"/>
    <w:rsid w:val="00131851"/>
    <w:rsid w:val="00134EEE"/>
    <w:rsid w:val="001360CE"/>
    <w:rsid w:val="00141D97"/>
    <w:rsid w:val="001429BC"/>
    <w:rsid w:val="00145703"/>
    <w:rsid w:val="00151643"/>
    <w:rsid w:val="0015192D"/>
    <w:rsid w:val="00153284"/>
    <w:rsid w:val="00153408"/>
    <w:rsid w:val="001560DC"/>
    <w:rsid w:val="00157150"/>
    <w:rsid w:val="00160089"/>
    <w:rsid w:val="00160347"/>
    <w:rsid w:val="0016263B"/>
    <w:rsid w:val="00162730"/>
    <w:rsid w:val="00162F78"/>
    <w:rsid w:val="00163685"/>
    <w:rsid w:val="00165050"/>
    <w:rsid w:val="00165A95"/>
    <w:rsid w:val="00165EA1"/>
    <w:rsid w:val="00165F3F"/>
    <w:rsid w:val="00167BBF"/>
    <w:rsid w:val="00171B62"/>
    <w:rsid w:val="001727F6"/>
    <w:rsid w:val="001731E9"/>
    <w:rsid w:val="001744C0"/>
    <w:rsid w:val="001764A0"/>
    <w:rsid w:val="001765D1"/>
    <w:rsid w:val="001802B7"/>
    <w:rsid w:val="001805A1"/>
    <w:rsid w:val="001809B0"/>
    <w:rsid w:val="00181976"/>
    <w:rsid w:val="0018337F"/>
    <w:rsid w:val="00183C07"/>
    <w:rsid w:val="00184A25"/>
    <w:rsid w:val="0018500E"/>
    <w:rsid w:val="0019061B"/>
    <w:rsid w:val="0019176B"/>
    <w:rsid w:val="00196C91"/>
    <w:rsid w:val="001A3CE1"/>
    <w:rsid w:val="001B040D"/>
    <w:rsid w:val="001B110E"/>
    <w:rsid w:val="001B204B"/>
    <w:rsid w:val="001B21DF"/>
    <w:rsid w:val="001B2382"/>
    <w:rsid w:val="001B2CB7"/>
    <w:rsid w:val="001B360D"/>
    <w:rsid w:val="001B4828"/>
    <w:rsid w:val="001B591C"/>
    <w:rsid w:val="001C1CC4"/>
    <w:rsid w:val="001C52BE"/>
    <w:rsid w:val="001D0C31"/>
    <w:rsid w:val="001E5218"/>
    <w:rsid w:val="001F3EA2"/>
    <w:rsid w:val="001F4A8F"/>
    <w:rsid w:val="001F7043"/>
    <w:rsid w:val="001F730B"/>
    <w:rsid w:val="00200D3B"/>
    <w:rsid w:val="00201097"/>
    <w:rsid w:val="00201A9F"/>
    <w:rsid w:val="00203326"/>
    <w:rsid w:val="00203A31"/>
    <w:rsid w:val="002044C9"/>
    <w:rsid w:val="00207986"/>
    <w:rsid w:val="00207AD1"/>
    <w:rsid w:val="00212C75"/>
    <w:rsid w:val="0021301A"/>
    <w:rsid w:val="00213741"/>
    <w:rsid w:val="00214DFB"/>
    <w:rsid w:val="00215BC6"/>
    <w:rsid w:val="002169A3"/>
    <w:rsid w:val="00221CEE"/>
    <w:rsid w:val="00222A1E"/>
    <w:rsid w:val="00224A30"/>
    <w:rsid w:val="00224F3B"/>
    <w:rsid w:val="0022695E"/>
    <w:rsid w:val="00231D2B"/>
    <w:rsid w:val="002363AC"/>
    <w:rsid w:val="0023670B"/>
    <w:rsid w:val="00240DD1"/>
    <w:rsid w:val="00240ED5"/>
    <w:rsid w:val="00241C78"/>
    <w:rsid w:val="00246736"/>
    <w:rsid w:val="0025282C"/>
    <w:rsid w:val="002529AD"/>
    <w:rsid w:val="00252AFE"/>
    <w:rsid w:val="00252B15"/>
    <w:rsid w:val="00253784"/>
    <w:rsid w:val="0025561A"/>
    <w:rsid w:val="00261B92"/>
    <w:rsid w:val="00262B31"/>
    <w:rsid w:val="0026426D"/>
    <w:rsid w:val="00264AFD"/>
    <w:rsid w:val="002658D1"/>
    <w:rsid w:val="00265CAA"/>
    <w:rsid w:val="00265E6C"/>
    <w:rsid w:val="002673DB"/>
    <w:rsid w:val="00274260"/>
    <w:rsid w:val="0027461A"/>
    <w:rsid w:val="00274703"/>
    <w:rsid w:val="00274C4F"/>
    <w:rsid w:val="002836DD"/>
    <w:rsid w:val="00285437"/>
    <w:rsid w:val="00286193"/>
    <w:rsid w:val="0028696F"/>
    <w:rsid w:val="002906A1"/>
    <w:rsid w:val="00291E32"/>
    <w:rsid w:val="002922A5"/>
    <w:rsid w:val="00293E0C"/>
    <w:rsid w:val="00295A69"/>
    <w:rsid w:val="00296A84"/>
    <w:rsid w:val="002A036A"/>
    <w:rsid w:val="002A0614"/>
    <w:rsid w:val="002A2EE7"/>
    <w:rsid w:val="002A7EC5"/>
    <w:rsid w:val="002B2020"/>
    <w:rsid w:val="002B2951"/>
    <w:rsid w:val="002B7DE0"/>
    <w:rsid w:val="002C0DF3"/>
    <w:rsid w:val="002C27E6"/>
    <w:rsid w:val="002C27EC"/>
    <w:rsid w:val="002C3A45"/>
    <w:rsid w:val="002C4AB5"/>
    <w:rsid w:val="002C508D"/>
    <w:rsid w:val="002C5428"/>
    <w:rsid w:val="002C5EF4"/>
    <w:rsid w:val="002D1A3B"/>
    <w:rsid w:val="002D206B"/>
    <w:rsid w:val="002D2828"/>
    <w:rsid w:val="002D3E97"/>
    <w:rsid w:val="002D632F"/>
    <w:rsid w:val="002D7650"/>
    <w:rsid w:val="002E0369"/>
    <w:rsid w:val="002E041A"/>
    <w:rsid w:val="002E0AEE"/>
    <w:rsid w:val="002E1643"/>
    <w:rsid w:val="002E2325"/>
    <w:rsid w:val="002E3A6B"/>
    <w:rsid w:val="002F07E0"/>
    <w:rsid w:val="002F2A64"/>
    <w:rsid w:val="002F52AE"/>
    <w:rsid w:val="002F5944"/>
    <w:rsid w:val="002F5DE8"/>
    <w:rsid w:val="00300434"/>
    <w:rsid w:val="00303478"/>
    <w:rsid w:val="00307FE8"/>
    <w:rsid w:val="00307FFE"/>
    <w:rsid w:val="00310087"/>
    <w:rsid w:val="0031195B"/>
    <w:rsid w:val="003152B6"/>
    <w:rsid w:val="00315DAD"/>
    <w:rsid w:val="00316004"/>
    <w:rsid w:val="003164DA"/>
    <w:rsid w:val="0031748D"/>
    <w:rsid w:val="0031790C"/>
    <w:rsid w:val="003221FE"/>
    <w:rsid w:val="003241BA"/>
    <w:rsid w:val="00326451"/>
    <w:rsid w:val="003359E8"/>
    <w:rsid w:val="00335A41"/>
    <w:rsid w:val="00337986"/>
    <w:rsid w:val="00342015"/>
    <w:rsid w:val="00343486"/>
    <w:rsid w:val="00345071"/>
    <w:rsid w:val="0034548E"/>
    <w:rsid w:val="00346E11"/>
    <w:rsid w:val="0034759A"/>
    <w:rsid w:val="0035007B"/>
    <w:rsid w:val="0035333E"/>
    <w:rsid w:val="00355FF0"/>
    <w:rsid w:val="003565D8"/>
    <w:rsid w:val="003614CC"/>
    <w:rsid w:val="003622C0"/>
    <w:rsid w:val="00371F6F"/>
    <w:rsid w:val="00372F00"/>
    <w:rsid w:val="003740A1"/>
    <w:rsid w:val="003814CF"/>
    <w:rsid w:val="0038155F"/>
    <w:rsid w:val="00381FB5"/>
    <w:rsid w:val="00384BD7"/>
    <w:rsid w:val="00385B53"/>
    <w:rsid w:val="003861D3"/>
    <w:rsid w:val="0038642A"/>
    <w:rsid w:val="003864AD"/>
    <w:rsid w:val="003878A2"/>
    <w:rsid w:val="003907C3"/>
    <w:rsid w:val="00390812"/>
    <w:rsid w:val="00390B50"/>
    <w:rsid w:val="003933FC"/>
    <w:rsid w:val="003944DA"/>
    <w:rsid w:val="003A19F8"/>
    <w:rsid w:val="003A2300"/>
    <w:rsid w:val="003A2449"/>
    <w:rsid w:val="003A264A"/>
    <w:rsid w:val="003A2DC9"/>
    <w:rsid w:val="003A4501"/>
    <w:rsid w:val="003A4AD9"/>
    <w:rsid w:val="003A4B9A"/>
    <w:rsid w:val="003A5574"/>
    <w:rsid w:val="003A5FCB"/>
    <w:rsid w:val="003A6F41"/>
    <w:rsid w:val="003B0F76"/>
    <w:rsid w:val="003B0FB1"/>
    <w:rsid w:val="003B470A"/>
    <w:rsid w:val="003B6BAE"/>
    <w:rsid w:val="003B7517"/>
    <w:rsid w:val="003B7C78"/>
    <w:rsid w:val="003B7D14"/>
    <w:rsid w:val="003C0AF9"/>
    <w:rsid w:val="003C0C45"/>
    <w:rsid w:val="003C6DA4"/>
    <w:rsid w:val="003C7B40"/>
    <w:rsid w:val="003D02E6"/>
    <w:rsid w:val="003D1883"/>
    <w:rsid w:val="003D21A0"/>
    <w:rsid w:val="003D4FE7"/>
    <w:rsid w:val="003D735B"/>
    <w:rsid w:val="003D762A"/>
    <w:rsid w:val="003E1056"/>
    <w:rsid w:val="003E24EF"/>
    <w:rsid w:val="003E2A9B"/>
    <w:rsid w:val="003E466D"/>
    <w:rsid w:val="003E68CC"/>
    <w:rsid w:val="003E6A2E"/>
    <w:rsid w:val="003E6B7D"/>
    <w:rsid w:val="003E78A4"/>
    <w:rsid w:val="003F66A8"/>
    <w:rsid w:val="00401DD9"/>
    <w:rsid w:val="004022B4"/>
    <w:rsid w:val="00402B21"/>
    <w:rsid w:val="00404657"/>
    <w:rsid w:val="00407743"/>
    <w:rsid w:val="00410EAD"/>
    <w:rsid w:val="00413716"/>
    <w:rsid w:val="0041422B"/>
    <w:rsid w:val="00414C94"/>
    <w:rsid w:val="0041678B"/>
    <w:rsid w:val="00417206"/>
    <w:rsid w:val="004175D7"/>
    <w:rsid w:val="0041789C"/>
    <w:rsid w:val="004214B5"/>
    <w:rsid w:val="004247C8"/>
    <w:rsid w:val="00425677"/>
    <w:rsid w:val="00426DC4"/>
    <w:rsid w:val="00427230"/>
    <w:rsid w:val="004274B0"/>
    <w:rsid w:val="004276D0"/>
    <w:rsid w:val="004306FD"/>
    <w:rsid w:val="004324A8"/>
    <w:rsid w:val="00432DA9"/>
    <w:rsid w:val="004339A2"/>
    <w:rsid w:val="00433EDD"/>
    <w:rsid w:val="0043400B"/>
    <w:rsid w:val="004407BD"/>
    <w:rsid w:val="004411EF"/>
    <w:rsid w:val="00441D80"/>
    <w:rsid w:val="0044219E"/>
    <w:rsid w:val="004425BD"/>
    <w:rsid w:val="00446221"/>
    <w:rsid w:val="00446E8F"/>
    <w:rsid w:val="00451080"/>
    <w:rsid w:val="0045216F"/>
    <w:rsid w:val="00452974"/>
    <w:rsid w:val="00453DAA"/>
    <w:rsid w:val="004540B1"/>
    <w:rsid w:val="00460CD8"/>
    <w:rsid w:val="00461292"/>
    <w:rsid w:val="00461AB1"/>
    <w:rsid w:val="00462666"/>
    <w:rsid w:val="00465268"/>
    <w:rsid w:val="00466F90"/>
    <w:rsid w:val="00470F0C"/>
    <w:rsid w:val="00471503"/>
    <w:rsid w:val="00471881"/>
    <w:rsid w:val="004728B8"/>
    <w:rsid w:val="00474C0A"/>
    <w:rsid w:val="004750BF"/>
    <w:rsid w:val="00476D69"/>
    <w:rsid w:val="00476E4B"/>
    <w:rsid w:val="00481890"/>
    <w:rsid w:val="004837C1"/>
    <w:rsid w:val="004839C6"/>
    <w:rsid w:val="00483B73"/>
    <w:rsid w:val="0049298A"/>
    <w:rsid w:val="004960F0"/>
    <w:rsid w:val="004A06BF"/>
    <w:rsid w:val="004A0FB9"/>
    <w:rsid w:val="004A1045"/>
    <w:rsid w:val="004A1ABC"/>
    <w:rsid w:val="004B0AC8"/>
    <w:rsid w:val="004B1B40"/>
    <w:rsid w:val="004B3C80"/>
    <w:rsid w:val="004C00AC"/>
    <w:rsid w:val="004C0B5E"/>
    <w:rsid w:val="004C3220"/>
    <w:rsid w:val="004C3998"/>
    <w:rsid w:val="004C7EEA"/>
    <w:rsid w:val="004D1433"/>
    <w:rsid w:val="004D187B"/>
    <w:rsid w:val="004D18D8"/>
    <w:rsid w:val="004D1DBE"/>
    <w:rsid w:val="004D584E"/>
    <w:rsid w:val="004D6210"/>
    <w:rsid w:val="004D6D7A"/>
    <w:rsid w:val="004E06CC"/>
    <w:rsid w:val="004E3968"/>
    <w:rsid w:val="004E4362"/>
    <w:rsid w:val="004F24BB"/>
    <w:rsid w:val="004F3076"/>
    <w:rsid w:val="004F6152"/>
    <w:rsid w:val="00500E28"/>
    <w:rsid w:val="005016E0"/>
    <w:rsid w:val="0050278C"/>
    <w:rsid w:val="00503F7D"/>
    <w:rsid w:val="00504338"/>
    <w:rsid w:val="00504B74"/>
    <w:rsid w:val="0051034A"/>
    <w:rsid w:val="005104FD"/>
    <w:rsid w:val="005135E9"/>
    <w:rsid w:val="0051460B"/>
    <w:rsid w:val="00514EB2"/>
    <w:rsid w:val="00515BF0"/>
    <w:rsid w:val="00515C9E"/>
    <w:rsid w:val="00515FBF"/>
    <w:rsid w:val="00520BAD"/>
    <w:rsid w:val="00521834"/>
    <w:rsid w:val="00525975"/>
    <w:rsid w:val="00525D30"/>
    <w:rsid w:val="00526D3F"/>
    <w:rsid w:val="00527CEE"/>
    <w:rsid w:val="005301CC"/>
    <w:rsid w:val="00531B8D"/>
    <w:rsid w:val="00532ABB"/>
    <w:rsid w:val="00536D92"/>
    <w:rsid w:val="00541AB8"/>
    <w:rsid w:val="00544345"/>
    <w:rsid w:val="005453B5"/>
    <w:rsid w:val="005503E7"/>
    <w:rsid w:val="00552DA1"/>
    <w:rsid w:val="0055750A"/>
    <w:rsid w:val="005579F9"/>
    <w:rsid w:val="005607D3"/>
    <w:rsid w:val="00561910"/>
    <w:rsid w:val="005619AF"/>
    <w:rsid w:val="005619CE"/>
    <w:rsid w:val="00561BCF"/>
    <w:rsid w:val="00563FE3"/>
    <w:rsid w:val="00566E1D"/>
    <w:rsid w:val="00570436"/>
    <w:rsid w:val="005704CA"/>
    <w:rsid w:val="005732EA"/>
    <w:rsid w:val="00574572"/>
    <w:rsid w:val="0057553B"/>
    <w:rsid w:val="00582DA9"/>
    <w:rsid w:val="005876B2"/>
    <w:rsid w:val="00587C34"/>
    <w:rsid w:val="00593CAF"/>
    <w:rsid w:val="00597BE9"/>
    <w:rsid w:val="005A0C50"/>
    <w:rsid w:val="005A12FE"/>
    <w:rsid w:val="005A2E4D"/>
    <w:rsid w:val="005A3C0A"/>
    <w:rsid w:val="005A662E"/>
    <w:rsid w:val="005A7B5D"/>
    <w:rsid w:val="005B10DA"/>
    <w:rsid w:val="005B4F39"/>
    <w:rsid w:val="005B710D"/>
    <w:rsid w:val="005C06B9"/>
    <w:rsid w:val="005C2762"/>
    <w:rsid w:val="005C2BD5"/>
    <w:rsid w:val="005C3CA2"/>
    <w:rsid w:val="005C4A86"/>
    <w:rsid w:val="005C62FF"/>
    <w:rsid w:val="005C775F"/>
    <w:rsid w:val="005D1122"/>
    <w:rsid w:val="005D2053"/>
    <w:rsid w:val="005D2735"/>
    <w:rsid w:val="005D4B3E"/>
    <w:rsid w:val="005D5500"/>
    <w:rsid w:val="005D6439"/>
    <w:rsid w:val="005E3CBA"/>
    <w:rsid w:val="005E4933"/>
    <w:rsid w:val="005E49FB"/>
    <w:rsid w:val="005E58A6"/>
    <w:rsid w:val="005E6182"/>
    <w:rsid w:val="005E628D"/>
    <w:rsid w:val="005E6F1E"/>
    <w:rsid w:val="005E747E"/>
    <w:rsid w:val="005F107C"/>
    <w:rsid w:val="005F4C07"/>
    <w:rsid w:val="005F5DDD"/>
    <w:rsid w:val="006017BB"/>
    <w:rsid w:val="00606718"/>
    <w:rsid w:val="00606899"/>
    <w:rsid w:val="006071F8"/>
    <w:rsid w:val="0061069E"/>
    <w:rsid w:val="00612060"/>
    <w:rsid w:val="0061249C"/>
    <w:rsid w:val="00612580"/>
    <w:rsid w:val="0061265C"/>
    <w:rsid w:val="00612FF9"/>
    <w:rsid w:val="00613C36"/>
    <w:rsid w:val="00613F85"/>
    <w:rsid w:val="00616346"/>
    <w:rsid w:val="006167B5"/>
    <w:rsid w:val="0061682B"/>
    <w:rsid w:val="006217A1"/>
    <w:rsid w:val="00624DA8"/>
    <w:rsid w:val="0062599C"/>
    <w:rsid w:val="0062731C"/>
    <w:rsid w:val="0063260B"/>
    <w:rsid w:val="00634F42"/>
    <w:rsid w:val="0063501E"/>
    <w:rsid w:val="00637118"/>
    <w:rsid w:val="00637FD3"/>
    <w:rsid w:val="0064057F"/>
    <w:rsid w:val="00640844"/>
    <w:rsid w:val="00642598"/>
    <w:rsid w:val="0064315A"/>
    <w:rsid w:val="00643F01"/>
    <w:rsid w:val="00644F9B"/>
    <w:rsid w:val="00645920"/>
    <w:rsid w:val="00646166"/>
    <w:rsid w:val="006472C6"/>
    <w:rsid w:val="0065086A"/>
    <w:rsid w:val="006554B5"/>
    <w:rsid w:val="00655A10"/>
    <w:rsid w:val="00655AB5"/>
    <w:rsid w:val="0065608F"/>
    <w:rsid w:val="006563D8"/>
    <w:rsid w:val="0065647B"/>
    <w:rsid w:val="00662471"/>
    <w:rsid w:val="006643E9"/>
    <w:rsid w:val="00664674"/>
    <w:rsid w:val="006654B5"/>
    <w:rsid w:val="00665F0D"/>
    <w:rsid w:val="006675D8"/>
    <w:rsid w:val="00670FDC"/>
    <w:rsid w:val="006716FA"/>
    <w:rsid w:val="00671A0E"/>
    <w:rsid w:val="00671B77"/>
    <w:rsid w:val="006735E5"/>
    <w:rsid w:val="00673FAF"/>
    <w:rsid w:val="006771B7"/>
    <w:rsid w:val="0068069E"/>
    <w:rsid w:val="00682310"/>
    <w:rsid w:val="00684160"/>
    <w:rsid w:val="0068671C"/>
    <w:rsid w:val="006918F5"/>
    <w:rsid w:val="006944F7"/>
    <w:rsid w:val="00694B8E"/>
    <w:rsid w:val="0069787D"/>
    <w:rsid w:val="00697FEE"/>
    <w:rsid w:val="006A27A0"/>
    <w:rsid w:val="006A4B56"/>
    <w:rsid w:val="006B455F"/>
    <w:rsid w:val="006B4E66"/>
    <w:rsid w:val="006B5779"/>
    <w:rsid w:val="006B5C7E"/>
    <w:rsid w:val="006B5D9A"/>
    <w:rsid w:val="006B5F17"/>
    <w:rsid w:val="006B5F44"/>
    <w:rsid w:val="006B7A24"/>
    <w:rsid w:val="006C0333"/>
    <w:rsid w:val="006C1D51"/>
    <w:rsid w:val="006C372A"/>
    <w:rsid w:val="006C4385"/>
    <w:rsid w:val="006C48A8"/>
    <w:rsid w:val="006C49BC"/>
    <w:rsid w:val="006C4CD1"/>
    <w:rsid w:val="006C7EEA"/>
    <w:rsid w:val="006D2AB5"/>
    <w:rsid w:val="006D3F15"/>
    <w:rsid w:val="006D40A0"/>
    <w:rsid w:val="006D499E"/>
    <w:rsid w:val="006E0188"/>
    <w:rsid w:val="006E27BF"/>
    <w:rsid w:val="006E369B"/>
    <w:rsid w:val="006E5F81"/>
    <w:rsid w:val="006F078E"/>
    <w:rsid w:val="006F15E4"/>
    <w:rsid w:val="006F2030"/>
    <w:rsid w:val="00702992"/>
    <w:rsid w:val="007029A5"/>
    <w:rsid w:val="0070354A"/>
    <w:rsid w:val="00707EBC"/>
    <w:rsid w:val="00711159"/>
    <w:rsid w:val="00711308"/>
    <w:rsid w:val="007147CE"/>
    <w:rsid w:val="007148DB"/>
    <w:rsid w:val="007154A9"/>
    <w:rsid w:val="00716C5E"/>
    <w:rsid w:val="00717443"/>
    <w:rsid w:val="00723F01"/>
    <w:rsid w:val="00726A52"/>
    <w:rsid w:val="00726D1E"/>
    <w:rsid w:val="00727290"/>
    <w:rsid w:val="007307C5"/>
    <w:rsid w:val="007331CF"/>
    <w:rsid w:val="00734E81"/>
    <w:rsid w:val="007376B2"/>
    <w:rsid w:val="00740380"/>
    <w:rsid w:val="007425BB"/>
    <w:rsid w:val="007428FE"/>
    <w:rsid w:val="007450B7"/>
    <w:rsid w:val="00750601"/>
    <w:rsid w:val="00751E22"/>
    <w:rsid w:val="00756A7B"/>
    <w:rsid w:val="00760C7F"/>
    <w:rsid w:val="00760D9F"/>
    <w:rsid w:val="00760E97"/>
    <w:rsid w:val="0076235C"/>
    <w:rsid w:val="00764B33"/>
    <w:rsid w:val="00764DF1"/>
    <w:rsid w:val="00765184"/>
    <w:rsid w:val="007662AE"/>
    <w:rsid w:val="00766EA2"/>
    <w:rsid w:val="00766F39"/>
    <w:rsid w:val="00773AE7"/>
    <w:rsid w:val="00773AED"/>
    <w:rsid w:val="00776EBF"/>
    <w:rsid w:val="007854FF"/>
    <w:rsid w:val="00786D88"/>
    <w:rsid w:val="00791BAF"/>
    <w:rsid w:val="00791EEC"/>
    <w:rsid w:val="00793836"/>
    <w:rsid w:val="00793CD4"/>
    <w:rsid w:val="00794CE8"/>
    <w:rsid w:val="00795566"/>
    <w:rsid w:val="0079586A"/>
    <w:rsid w:val="00797391"/>
    <w:rsid w:val="00797F40"/>
    <w:rsid w:val="007A316D"/>
    <w:rsid w:val="007A33F2"/>
    <w:rsid w:val="007A3E27"/>
    <w:rsid w:val="007A4227"/>
    <w:rsid w:val="007A46E2"/>
    <w:rsid w:val="007A4F1D"/>
    <w:rsid w:val="007A51BD"/>
    <w:rsid w:val="007A57C4"/>
    <w:rsid w:val="007A6242"/>
    <w:rsid w:val="007A683A"/>
    <w:rsid w:val="007A7C06"/>
    <w:rsid w:val="007B25ED"/>
    <w:rsid w:val="007B2B53"/>
    <w:rsid w:val="007B2E72"/>
    <w:rsid w:val="007B4757"/>
    <w:rsid w:val="007B53AC"/>
    <w:rsid w:val="007C06C3"/>
    <w:rsid w:val="007C1F9E"/>
    <w:rsid w:val="007C2D04"/>
    <w:rsid w:val="007C5800"/>
    <w:rsid w:val="007C7DCB"/>
    <w:rsid w:val="007D0550"/>
    <w:rsid w:val="007D1744"/>
    <w:rsid w:val="007D2CA9"/>
    <w:rsid w:val="007D53B8"/>
    <w:rsid w:val="007D5C15"/>
    <w:rsid w:val="007D736C"/>
    <w:rsid w:val="007D7F80"/>
    <w:rsid w:val="007E1257"/>
    <w:rsid w:val="007E1EFA"/>
    <w:rsid w:val="007E317D"/>
    <w:rsid w:val="007E4D25"/>
    <w:rsid w:val="007E55CA"/>
    <w:rsid w:val="007E58CC"/>
    <w:rsid w:val="007E5D97"/>
    <w:rsid w:val="007E6C9E"/>
    <w:rsid w:val="007F10E2"/>
    <w:rsid w:val="007F13B7"/>
    <w:rsid w:val="007F1CA4"/>
    <w:rsid w:val="007F36CC"/>
    <w:rsid w:val="007F48C1"/>
    <w:rsid w:val="007F50ED"/>
    <w:rsid w:val="00800557"/>
    <w:rsid w:val="0080313B"/>
    <w:rsid w:val="00805FAA"/>
    <w:rsid w:val="008124BD"/>
    <w:rsid w:val="00812B2D"/>
    <w:rsid w:val="0081496D"/>
    <w:rsid w:val="00815B14"/>
    <w:rsid w:val="0081675C"/>
    <w:rsid w:val="00816E10"/>
    <w:rsid w:val="00822CD7"/>
    <w:rsid w:val="008272C0"/>
    <w:rsid w:val="0082775E"/>
    <w:rsid w:val="00830482"/>
    <w:rsid w:val="008351F0"/>
    <w:rsid w:val="008354D6"/>
    <w:rsid w:val="00835BDB"/>
    <w:rsid w:val="00835CAE"/>
    <w:rsid w:val="00843019"/>
    <w:rsid w:val="00844956"/>
    <w:rsid w:val="00844B99"/>
    <w:rsid w:val="00853835"/>
    <w:rsid w:val="00854723"/>
    <w:rsid w:val="008562B8"/>
    <w:rsid w:val="0085633D"/>
    <w:rsid w:val="00857484"/>
    <w:rsid w:val="00857CBC"/>
    <w:rsid w:val="008601F6"/>
    <w:rsid w:val="0086054B"/>
    <w:rsid w:val="008606BA"/>
    <w:rsid w:val="00860E8A"/>
    <w:rsid w:val="008637B4"/>
    <w:rsid w:val="00863979"/>
    <w:rsid w:val="00863EA6"/>
    <w:rsid w:val="00864405"/>
    <w:rsid w:val="008654DE"/>
    <w:rsid w:val="00867C52"/>
    <w:rsid w:val="00867F43"/>
    <w:rsid w:val="0087188D"/>
    <w:rsid w:val="008728A8"/>
    <w:rsid w:val="00872AA9"/>
    <w:rsid w:val="00874F7C"/>
    <w:rsid w:val="00877117"/>
    <w:rsid w:val="008800F4"/>
    <w:rsid w:val="0088139A"/>
    <w:rsid w:val="00882790"/>
    <w:rsid w:val="00882CBC"/>
    <w:rsid w:val="00886770"/>
    <w:rsid w:val="00890824"/>
    <w:rsid w:val="0089532C"/>
    <w:rsid w:val="00895D1B"/>
    <w:rsid w:val="008960D8"/>
    <w:rsid w:val="008A416E"/>
    <w:rsid w:val="008A4F41"/>
    <w:rsid w:val="008A54A8"/>
    <w:rsid w:val="008A6026"/>
    <w:rsid w:val="008B6EA5"/>
    <w:rsid w:val="008C190E"/>
    <w:rsid w:val="008C33E4"/>
    <w:rsid w:val="008C432F"/>
    <w:rsid w:val="008C4C70"/>
    <w:rsid w:val="008C5CD5"/>
    <w:rsid w:val="008C65CE"/>
    <w:rsid w:val="008C6A90"/>
    <w:rsid w:val="008D0FCC"/>
    <w:rsid w:val="008D101E"/>
    <w:rsid w:val="008D18F5"/>
    <w:rsid w:val="008D337B"/>
    <w:rsid w:val="008D6464"/>
    <w:rsid w:val="008D7C5E"/>
    <w:rsid w:val="008E012B"/>
    <w:rsid w:val="008F0F07"/>
    <w:rsid w:val="008F1EBF"/>
    <w:rsid w:val="008F2211"/>
    <w:rsid w:val="008F2A13"/>
    <w:rsid w:val="008F3011"/>
    <w:rsid w:val="008F371E"/>
    <w:rsid w:val="008F39E1"/>
    <w:rsid w:val="008F3AF5"/>
    <w:rsid w:val="008F614F"/>
    <w:rsid w:val="008F6696"/>
    <w:rsid w:val="008F7C7B"/>
    <w:rsid w:val="00903100"/>
    <w:rsid w:val="00906170"/>
    <w:rsid w:val="00911C46"/>
    <w:rsid w:val="009133E4"/>
    <w:rsid w:val="0091499F"/>
    <w:rsid w:val="00916E42"/>
    <w:rsid w:val="00921115"/>
    <w:rsid w:val="00921B7B"/>
    <w:rsid w:val="009305A5"/>
    <w:rsid w:val="00932AF5"/>
    <w:rsid w:val="00932C48"/>
    <w:rsid w:val="00935EDE"/>
    <w:rsid w:val="009436E4"/>
    <w:rsid w:val="009456C2"/>
    <w:rsid w:val="00947DFE"/>
    <w:rsid w:val="009518B4"/>
    <w:rsid w:val="00951E4D"/>
    <w:rsid w:val="00953251"/>
    <w:rsid w:val="00957454"/>
    <w:rsid w:val="00960695"/>
    <w:rsid w:val="009614AE"/>
    <w:rsid w:val="009656A9"/>
    <w:rsid w:val="00965D2E"/>
    <w:rsid w:val="00966D6D"/>
    <w:rsid w:val="009779BF"/>
    <w:rsid w:val="00980D6B"/>
    <w:rsid w:val="009829C1"/>
    <w:rsid w:val="00983017"/>
    <w:rsid w:val="009853AB"/>
    <w:rsid w:val="00990E0E"/>
    <w:rsid w:val="009934B5"/>
    <w:rsid w:val="0099367B"/>
    <w:rsid w:val="00993BB2"/>
    <w:rsid w:val="00995EF0"/>
    <w:rsid w:val="009968C5"/>
    <w:rsid w:val="009A0480"/>
    <w:rsid w:val="009A1BC8"/>
    <w:rsid w:val="009A1C29"/>
    <w:rsid w:val="009A23AB"/>
    <w:rsid w:val="009A4311"/>
    <w:rsid w:val="009A546A"/>
    <w:rsid w:val="009A5C4B"/>
    <w:rsid w:val="009A6456"/>
    <w:rsid w:val="009B3D81"/>
    <w:rsid w:val="009B45CF"/>
    <w:rsid w:val="009B6BEC"/>
    <w:rsid w:val="009B75D9"/>
    <w:rsid w:val="009C3A24"/>
    <w:rsid w:val="009C409B"/>
    <w:rsid w:val="009C44BB"/>
    <w:rsid w:val="009C5662"/>
    <w:rsid w:val="009C5809"/>
    <w:rsid w:val="009C668D"/>
    <w:rsid w:val="009C7383"/>
    <w:rsid w:val="009C7502"/>
    <w:rsid w:val="009D081C"/>
    <w:rsid w:val="009D180E"/>
    <w:rsid w:val="009D1E9B"/>
    <w:rsid w:val="009D4FCE"/>
    <w:rsid w:val="009D6B8D"/>
    <w:rsid w:val="009D6FB9"/>
    <w:rsid w:val="009E0368"/>
    <w:rsid w:val="009E0F5D"/>
    <w:rsid w:val="009E1B00"/>
    <w:rsid w:val="009E59F1"/>
    <w:rsid w:val="009E5A3A"/>
    <w:rsid w:val="009E62CE"/>
    <w:rsid w:val="009F100A"/>
    <w:rsid w:val="009F222B"/>
    <w:rsid w:val="009F34B9"/>
    <w:rsid w:val="009F3C5F"/>
    <w:rsid w:val="009F4F1A"/>
    <w:rsid w:val="009F6A39"/>
    <w:rsid w:val="009F6CF9"/>
    <w:rsid w:val="00A023F3"/>
    <w:rsid w:val="00A04F51"/>
    <w:rsid w:val="00A0689B"/>
    <w:rsid w:val="00A0694C"/>
    <w:rsid w:val="00A10CE9"/>
    <w:rsid w:val="00A15102"/>
    <w:rsid w:val="00A17218"/>
    <w:rsid w:val="00A175A2"/>
    <w:rsid w:val="00A20E47"/>
    <w:rsid w:val="00A21F5C"/>
    <w:rsid w:val="00A246CF"/>
    <w:rsid w:val="00A3113E"/>
    <w:rsid w:val="00A31ACC"/>
    <w:rsid w:val="00A41BD8"/>
    <w:rsid w:val="00A4593D"/>
    <w:rsid w:val="00A46F27"/>
    <w:rsid w:val="00A47F19"/>
    <w:rsid w:val="00A52B84"/>
    <w:rsid w:val="00A53440"/>
    <w:rsid w:val="00A56694"/>
    <w:rsid w:val="00A614F4"/>
    <w:rsid w:val="00A650EA"/>
    <w:rsid w:val="00A67B56"/>
    <w:rsid w:val="00A67D5C"/>
    <w:rsid w:val="00A71314"/>
    <w:rsid w:val="00A719EB"/>
    <w:rsid w:val="00A72FD8"/>
    <w:rsid w:val="00A7376B"/>
    <w:rsid w:val="00A74638"/>
    <w:rsid w:val="00A758EF"/>
    <w:rsid w:val="00A765F5"/>
    <w:rsid w:val="00A77B77"/>
    <w:rsid w:val="00A8007D"/>
    <w:rsid w:val="00A808D8"/>
    <w:rsid w:val="00A8269F"/>
    <w:rsid w:val="00A82A96"/>
    <w:rsid w:val="00A84072"/>
    <w:rsid w:val="00A8524E"/>
    <w:rsid w:val="00A8711E"/>
    <w:rsid w:val="00A876CB"/>
    <w:rsid w:val="00A87820"/>
    <w:rsid w:val="00A91368"/>
    <w:rsid w:val="00A91939"/>
    <w:rsid w:val="00A92054"/>
    <w:rsid w:val="00A94963"/>
    <w:rsid w:val="00A971AD"/>
    <w:rsid w:val="00AA07F2"/>
    <w:rsid w:val="00AA10D5"/>
    <w:rsid w:val="00AA1284"/>
    <w:rsid w:val="00AA3918"/>
    <w:rsid w:val="00AA5D4D"/>
    <w:rsid w:val="00AA6E0D"/>
    <w:rsid w:val="00AA758D"/>
    <w:rsid w:val="00AB085B"/>
    <w:rsid w:val="00AB251B"/>
    <w:rsid w:val="00AB3489"/>
    <w:rsid w:val="00AB5BCC"/>
    <w:rsid w:val="00AB75AB"/>
    <w:rsid w:val="00AB7621"/>
    <w:rsid w:val="00AC1480"/>
    <w:rsid w:val="00AC1B65"/>
    <w:rsid w:val="00AC2544"/>
    <w:rsid w:val="00AC4AF5"/>
    <w:rsid w:val="00AC5262"/>
    <w:rsid w:val="00AC5364"/>
    <w:rsid w:val="00AC608E"/>
    <w:rsid w:val="00AC7AFC"/>
    <w:rsid w:val="00AD03D1"/>
    <w:rsid w:val="00AD0A82"/>
    <w:rsid w:val="00AD3603"/>
    <w:rsid w:val="00AD37F2"/>
    <w:rsid w:val="00AD4DBA"/>
    <w:rsid w:val="00AD6A9F"/>
    <w:rsid w:val="00AD7719"/>
    <w:rsid w:val="00AE0655"/>
    <w:rsid w:val="00AE1E5B"/>
    <w:rsid w:val="00AE4DE9"/>
    <w:rsid w:val="00AF0315"/>
    <w:rsid w:val="00AF0519"/>
    <w:rsid w:val="00AF11CB"/>
    <w:rsid w:val="00AF13D5"/>
    <w:rsid w:val="00AF214C"/>
    <w:rsid w:val="00AF2F21"/>
    <w:rsid w:val="00AF79B9"/>
    <w:rsid w:val="00B009B3"/>
    <w:rsid w:val="00B01379"/>
    <w:rsid w:val="00B031CC"/>
    <w:rsid w:val="00B03E62"/>
    <w:rsid w:val="00B05B72"/>
    <w:rsid w:val="00B073AD"/>
    <w:rsid w:val="00B16E64"/>
    <w:rsid w:val="00B20010"/>
    <w:rsid w:val="00B223CA"/>
    <w:rsid w:val="00B24286"/>
    <w:rsid w:val="00B2484F"/>
    <w:rsid w:val="00B274B0"/>
    <w:rsid w:val="00B300C1"/>
    <w:rsid w:val="00B32524"/>
    <w:rsid w:val="00B32F4C"/>
    <w:rsid w:val="00B4015D"/>
    <w:rsid w:val="00B41808"/>
    <w:rsid w:val="00B42C42"/>
    <w:rsid w:val="00B46895"/>
    <w:rsid w:val="00B50355"/>
    <w:rsid w:val="00B50D94"/>
    <w:rsid w:val="00B51123"/>
    <w:rsid w:val="00B51E89"/>
    <w:rsid w:val="00B54A55"/>
    <w:rsid w:val="00B574B5"/>
    <w:rsid w:val="00B6396C"/>
    <w:rsid w:val="00B643D4"/>
    <w:rsid w:val="00B647B8"/>
    <w:rsid w:val="00B64F18"/>
    <w:rsid w:val="00B7161B"/>
    <w:rsid w:val="00B724E6"/>
    <w:rsid w:val="00B75F13"/>
    <w:rsid w:val="00B86262"/>
    <w:rsid w:val="00B86393"/>
    <w:rsid w:val="00B8705C"/>
    <w:rsid w:val="00B873B9"/>
    <w:rsid w:val="00B8742D"/>
    <w:rsid w:val="00B90B8E"/>
    <w:rsid w:val="00B90FD0"/>
    <w:rsid w:val="00B9168F"/>
    <w:rsid w:val="00B92F9D"/>
    <w:rsid w:val="00B92FB1"/>
    <w:rsid w:val="00B934FD"/>
    <w:rsid w:val="00B93664"/>
    <w:rsid w:val="00B93CC4"/>
    <w:rsid w:val="00BA089C"/>
    <w:rsid w:val="00BA6A7B"/>
    <w:rsid w:val="00BA7BAC"/>
    <w:rsid w:val="00BB016A"/>
    <w:rsid w:val="00BB059D"/>
    <w:rsid w:val="00BB1E98"/>
    <w:rsid w:val="00BB1FDC"/>
    <w:rsid w:val="00BB2282"/>
    <w:rsid w:val="00BB48FF"/>
    <w:rsid w:val="00BB5F9E"/>
    <w:rsid w:val="00BB6165"/>
    <w:rsid w:val="00BC27DD"/>
    <w:rsid w:val="00BC3A33"/>
    <w:rsid w:val="00BC44C8"/>
    <w:rsid w:val="00BC614D"/>
    <w:rsid w:val="00BD0717"/>
    <w:rsid w:val="00BD15D7"/>
    <w:rsid w:val="00BD2D85"/>
    <w:rsid w:val="00BD68F1"/>
    <w:rsid w:val="00BD71A1"/>
    <w:rsid w:val="00BD7818"/>
    <w:rsid w:val="00BE083D"/>
    <w:rsid w:val="00BE7A44"/>
    <w:rsid w:val="00BF08E5"/>
    <w:rsid w:val="00BF0D4A"/>
    <w:rsid w:val="00BF1198"/>
    <w:rsid w:val="00BF208A"/>
    <w:rsid w:val="00BF3FF3"/>
    <w:rsid w:val="00BF72A5"/>
    <w:rsid w:val="00C00505"/>
    <w:rsid w:val="00C03438"/>
    <w:rsid w:val="00C03ACA"/>
    <w:rsid w:val="00C03F57"/>
    <w:rsid w:val="00C0404E"/>
    <w:rsid w:val="00C0704B"/>
    <w:rsid w:val="00C07CA1"/>
    <w:rsid w:val="00C10E75"/>
    <w:rsid w:val="00C14138"/>
    <w:rsid w:val="00C1434C"/>
    <w:rsid w:val="00C144CF"/>
    <w:rsid w:val="00C14855"/>
    <w:rsid w:val="00C14A3B"/>
    <w:rsid w:val="00C14A57"/>
    <w:rsid w:val="00C151EE"/>
    <w:rsid w:val="00C2052A"/>
    <w:rsid w:val="00C21B90"/>
    <w:rsid w:val="00C21E6F"/>
    <w:rsid w:val="00C22E05"/>
    <w:rsid w:val="00C23C45"/>
    <w:rsid w:val="00C257C5"/>
    <w:rsid w:val="00C31F14"/>
    <w:rsid w:val="00C34A62"/>
    <w:rsid w:val="00C35A18"/>
    <w:rsid w:val="00C37F94"/>
    <w:rsid w:val="00C402AC"/>
    <w:rsid w:val="00C403E3"/>
    <w:rsid w:val="00C506C0"/>
    <w:rsid w:val="00C527D2"/>
    <w:rsid w:val="00C53C59"/>
    <w:rsid w:val="00C54D43"/>
    <w:rsid w:val="00C54D86"/>
    <w:rsid w:val="00C55888"/>
    <w:rsid w:val="00C61ED9"/>
    <w:rsid w:val="00C62E7C"/>
    <w:rsid w:val="00C633E7"/>
    <w:rsid w:val="00C6480E"/>
    <w:rsid w:val="00C6498D"/>
    <w:rsid w:val="00C64BAF"/>
    <w:rsid w:val="00C65F63"/>
    <w:rsid w:val="00C66D15"/>
    <w:rsid w:val="00C66EF0"/>
    <w:rsid w:val="00C67FE7"/>
    <w:rsid w:val="00C705EA"/>
    <w:rsid w:val="00C718AA"/>
    <w:rsid w:val="00C72703"/>
    <w:rsid w:val="00C7416B"/>
    <w:rsid w:val="00C75632"/>
    <w:rsid w:val="00C76307"/>
    <w:rsid w:val="00C76E46"/>
    <w:rsid w:val="00C77D05"/>
    <w:rsid w:val="00C80A7F"/>
    <w:rsid w:val="00C80BDE"/>
    <w:rsid w:val="00C810B1"/>
    <w:rsid w:val="00C83BEB"/>
    <w:rsid w:val="00C8527B"/>
    <w:rsid w:val="00C86B81"/>
    <w:rsid w:val="00C91042"/>
    <w:rsid w:val="00C93C08"/>
    <w:rsid w:val="00C97D82"/>
    <w:rsid w:val="00CA04A0"/>
    <w:rsid w:val="00CA292A"/>
    <w:rsid w:val="00CA2B55"/>
    <w:rsid w:val="00CA2E1C"/>
    <w:rsid w:val="00CA4485"/>
    <w:rsid w:val="00CA5CC5"/>
    <w:rsid w:val="00CB1426"/>
    <w:rsid w:val="00CB1478"/>
    <w:rsid w:val="00CB2A2F"/>
    <w:rsid w:val="00CB49A7"/>
    <w:rsid w:val="00CB75CF"/>
    <w:rsid w:val="00CC167F"/>
    <w:rsid w:val="00CC3723"/>
    <w:rsid w:val="00CC4143"/>
    <w:rsid w:val="00CC4CE1"/>
    <w:rsid w:val="00CC63C7"/>
    <w:rsid w:val="00CC777C"/>
    <w:rsid w:val="00CD20C8"/>
    <w:rsid w:val="00CD44E7"/>
    <w:rsid w:val="00CD4A8B"/>
    <w:rsid w:val="00CD5356"/>
    <w:rsid w:val="00CD5713"/>
    <w:rsid w:val="00CD57F4"/>
    <w:rsid w:val="00CE7446"/>
    <w:rsid w:val="00CF1F7E"/>
    <w:rsid w:val="00CF260D"/>
    <w:rsid w:val="00CF2B1C"/>
    <w:rsid w:val="00CF78A0"/>
    <w:rsid w:val="00D00A7C"/>
    <w:rsid w:val="00D02C5D"/>
    <w:rsid w:val="00D02CA4"/>
    <w:rsid w:val="00D04E4E"/>
    <w:rsid w:val="00D052EB"/>
    <w:rsid w:val="00D07D44"/>
    <w:rsid w:val="00D12CE7"/>
    <w:rsid w:val="00D151C0"/>
    <w:rsid w:val="00D1732B"/>
    <w:rsid w:val="00D22E04"/>
    <w:rsid w:val="00D248CC"/>
    <w:rsid w:val="00D2510E"/>
    <w:rsid w:val="00D25F24"/>
    <w:rsid w:val="00D265D9"/>
    <w:rsid w:val="00D340C1"/>
    <w:rsid w:val="00D41A34"/>
    <w:rsid w:val="00D44964"/>
    <w:rsid w:val="00D44A28"/>
    <w:rsid w:val="00D46B7D"/>
    <w:rsid w:val="00D472B9"/>
    <w:rsid w:val="00D5258B"/>
    <w:rsid w:val="00D54A1E"/>
    <w:rsid w:val="00D54C2A"/>
    <w:rsid w:val="00D57225"/>
    <w:rsid w:val="00D61FE6"/>
    <w:rsid w:val="00D6464F"/>
    <w:rsid w:val="00D71E58"/>
    <w:rsid w:val="00D71F4D"/>
    <w:rsid w:val="00D735B6"/>
    <w:rsid w:val="00D73A5C"/>
    <w:rsid w:val="00D8161E"/>
    <w:rsid w:val="00D8161F"/>
    <w:rsid w:val="00D852B9"/>
    <w:rsid w:val="00D85EAB"/>
    <w:rsid w:val="00D8687C"/>
    <w:rsid w:val="00D87242"/>
    <w:rsid w:val="00D9178C"/>
    <w:rsid w:val="00D97AE9"/>
    <w:rsid w:val="00D97EB6"/>
    <w:rsid w:val="00DA02B8"/>
    <w:rsid w:val="00DA27E1"/>
    <w:rsid w:val="00DA32EC"/>
    <w:rsid w:val="00DA3E9A"/>
    <w:rsid w:val="00DA42A5"/>
    <w:rsid w:val="00DA4821"/>
    <w:rsid w:val="00DB0492"/>
    <w:rsid w:val="00DB141A"/>
    <w:rsid w:val="00DB2D50"/>
    <w:rsid w:val="00DB35DB"/>
    <w:rsid w:val="00DB4959"/>
    <w:rsid w:val="00DC1896"/>
    <w:rsid w:val="00DC2276"/>
    <w:rsid w:val="00DC59BF"/>
    <w:rsid w:val="00DC777D"/>
    <w:rsid w:val="00DC7837"/>
    <w:rsid w:val="00DD4F88"/>
    <w:rsid w:val="00DD6386"/>
    <w:rsid w:val="00DD697A"/>
    <w:rsid w:val="00DE5301"/>
    <w:rsid w:val="00DE53E9"/>
    <w:rsid w:val="00DE5494"/>
    <w:rsid w:val="00DE5780"/>
    <w:rsid w:val="00DE72B9"/>
    <w:rsid w:val="00DE7DC3"/>
    <w:rsid w:val="00DF09F6"/>
    <w:rsid w:val="00DF0A64"/>
    <w:rsid w:val="00DF196D"/>
    <w:rsid w:val="00DF33C3"/>
    <w:rsid w:val="00DF524A"/>
    <w:rsid w:val="00DF544C"/>
    <w:rsid w:val="00DF6F2F"/>
    <w:rsid w:val="00E017D8"/>
    <w:rsid w:val="00E02028"/>
    <w:rsid w:val="00E02A07"/>
    <w:rsid w:val="00E03741"/>
    <w:rsid w:val="00E11463"/>
    <w:rsid w:val="00E22988"/>
    <w:rsid w:val="00E24F9D"/>
    <w:rsid w:val="00E255BE"/>
    <w:rsid w:val="00E258F1"/>
    <w:rsid w:val="00E276C0"/>
    <w:rsid w:val="00E27DE3"/>
    <w:rsid w:val="00E30799"/>
    <w:rsid w:val="00E30BEA"/>
    <w:rsid w:val="00E31AE0"/>
    <w:rsid w:val="00E32584"/>
    <w:rsid w:val="00E334C6"/>
    <w:rsid w:val="00E346C1"/>
    <w:rsid w:val="00E34FE5"/>
    <w:rsid w:val="00E41F8C"/>
    <w:rsid w:val="00E42770"/>
    <w:rsid w:val="00E4318C"/>
    <w:rsid w:val="00E44C3D"/>
    <w:rsid w:val="00E45C6B"/>
    <w:rsid w:val="00E536BD"/>
    <w:rsid w:val="00E54AF1"/>
    <w:rsid w:val="00E54EBD"/>
    <w:rsid w:val="00E55CF7"/>
    <w:rsid w:val="00E569FD"/>
    <w:rsid w:val="00E57420"/>
    <w:rsid w:val="00E6237C"/>
    <w:rsid w:val="00E65A62"/>
    <w:rsid w:val="00E70272"/>
    <w:rsid w:val="00E70BEC"/>
    <w:rsid w:val="00E72618"/>
    <w:rsid w:val="00E7493A"/>
    <w:rsid w:val="00E8012B"/>
    <w:rsid w:val="00E80E6B"/>
    <w:rsid w:val="00E811E9"/>
    <w:rsid w:val="00E81A3D"/>
    <w:rsid w:val="00E82CBB"/>
    <w:rsid w:val="00E82DA0"/>
    <w:rsid w:val="00E849CB"/>
    <w:rsid w:val="00E858B6"/>
    <w:rsid w:val="00E86A1E"/>
    <w:rsid w:val="00E87790"/>
    <w:rsid w:val="00E931AE"/>
    <w:rsid w:val="00E95230"/>
    <w:rsid w:val="00E95A34"/>
    <w:rsid w:val="00E97594"/>
    <w:rsid w:val="00EA1DA2"/>
    <w:rsid w:val="00EA4FA8"/>
    <w:rsid w:val="00EA596C"/>
    <w:rsid w:val="00EA5E35"/>
    <w:rsid w:val="00EA6E8B"/>
    <w:rsid w:val="00EB1769"/>
    <w:rsid w:val="00EB5891"/>
    <w:rsid w:val="00EB6848"/>
    <w:rsid w:val="00EB7CD7"/>
    <w:rsid w:val="00EC103E"/>
    <w:rsid w:val="00EC12D4"/>
    <w:rsid w:val="00EC223A"/>
    <w:rsid w:val="00EC25EB"/>
    <w:rsid w:val="00EC3BB1"/>
    <w:rsid w:val="00EC53EC"/>
    <w:rsid w:val="00EC5702"/>
    <w:rsid w:val="00EC5D1A"/>
    <w:rsid w:val="00EC78E0"/>
    <w:rsid w:val="00ED17C7"/>
    <w:rsid w:val="00ED2D58"/>
    <w:rsid w:val="00ED2E90"/>
    <w:rsid w:val="00ED38D0"/>
    <w:rsid w:val="00ED3FC4"/>
    <w:rsid w:val="00ED491B"/>
    <w:rsid w:val="00ED4B71"/>
    <w:rsid w:val="00ED51B0"/>
    <w:rsid w:val="00ED6E04"/>
    <w:rsid w:val="00ED7B7B"/>
    <w:rsid w:val="00EE1C3C"/>
    <w:rsid w:val="00EE3623"/>
    <w:rsid w:val="00EE4070"/>
    <w:rsid w:val="00EE418F"/>
    <w:rsid w:val="00EE55DF"/>
    <w:rsid w:val="00EF01BA"/>
    <w:rsid w:val="00EF05BA"/>
    <w:rsid w:val="00EF3E70"/>
    <w:rsid w:val="00EF6E56"/>
    <w:rsid w:val="00F0010E"/>
    <w:rsid w:val="00F00D7B"/>
    <w:rsid w:val="00F017CA"/>
    <w:rsid w:val="00F02EDB"/>
    <w:rsid w:val="00F03D4D"/>
    <w:rsid w:val="00F0577A"/>
    <w:rsid w:val="00F06582"/>
    <w:rsid w:val="00F06A8E"/>
    <w:rsid w:val="00F07AA1"/>
    <w:rsid w:val="00F12F7E"/>
    <w:rsid w:val="00F1344B"/>
    <w:rsid w:val="00F2055B"/>
    <w:rsid w:val="00F23C83"/>
    <w:rsid w:val="00F279BF"/>
    <w:rsid w:val="00F30512"/>
    <w:rsid w:val="00F3304C"/>
    <w:rsid w:val="00F33155"/>
    <w:rsid w:val="00F33E6E"/>
    <w:rsid w:val="00F37CA2"/>
    <w:rsid w:val="00F469D5"/>
    <w:rsid w:val="00F46ECA"/>
    <w:rsid w:val="00F50510"/>
    <w:rsid w:val="00F51B44"/>
    <w:rsid w:val="00F5284E"/>
    <w:rsid w:val="00F53A7C"/>
    <w:rsid w:val="00F54F62"/>
    <w:rsid w:val="00F55252"/>
    <w:rsid w:val="00F60321"/>
    <w:rsid w:val="00F63273"/>
    <w:rsid w:val="00F6328B"/>
    <w:rsid w:val="00F678D1"/>
    <w:rsid w:val="00F73505"/>
    <w:rsid w:val="00F8045B"/>
    <w:rsid w:val="00F848D2"/>
    <w:rsid w:val="00F84DDD"/>
    <w:rsid w:val="00F93AEF"/>
    <w:rsid w:val="00F9434D"/>
    <w:rsid w:val="00F95D7F"/>
    <w:rsid w:val="00F96273"/>
    <w:rsid w:val="00F97621"/>
    <w:rsid w:val="00F97AD6"/>
    <w:rsid w:val="00FA00E2"/>
    <w:rsid w:val="00FA062C"/>
    <w:rsid w:val="00FA09D3"/>
    <w:rsid w:val="00FA0DB1"/>
    <w:rsid w:val="00FA2257"/>
    <w:rsid w:val="00FA290A"/>
    <w:rsid w:val="00FA4193"/>
    <w:rsid w:val="00FA529B"/>
    <w:rsid w:val="00FB0FB4"/>
    <w:rsid w:val="00FB1639"/>
    <w:rsid w:val="00FB4C1D"/>
    <w:rsid w:val="00FB60E4"/>
    <w:rsid w:val="00FB61E0"/>
    <w:rsid w:val="00FC1F97"/>
    <w:rsid w:val="00FC202C"/>
    <w:rsid w:val="00FC2BD0"/>
    <w:rsid w:val="00FC66E8"/>
    <w:rsid w:val="00FD0D4E"/>
    <w:rsid w:val="00FD1AF5"/>
    <w:rsid w:val="00FD3045"/>
    <w:rsid w:val="00FD4711"/>
    <w:rsid w:val="00FD5BBD"/>
    <w:rsid w:val="00FD5BF8"/>
    <w:rsid w:val="00FD6CFC"/>
    <w:rsid w:val="00FE1C2A"/>
    <w:rsid w:val="00FE38ED"/>
    <w:rsid w:val="00FE5A1A"/>
    <w:rsid w:val="00FE7404"/>
    <w:rsid w:val="00FF44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7C3BB0"/>
  <w15:chartTrackingRefBased/>
  <w15:docId w15:val="{D0A23D88-18F1-4FA1-AA53-F88FC825DE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uiPriority="21" w:qFormat="1"/>
    <w:lsdException w:name="Subtle Reference" w:semiHidden="1" w:uiPriority="31" w:qFormat="1"/>
    <w:lsdException w:name="Intense Reference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176B"/>
    <w:rPr>
      <w:sz w:val="19"/>
      <w:lang w:val="en-GB"/>
    </w:rPr>
  </w:style>
  <w:style w:type="paragraph" w:styleId="Heading1">
    <w:name w:val="heading 1"/>
    <w:basedOn w:val="Normal"/>
    <w:next w:val="Normal"/>
    <w:link w:val="Heading1Char"/>
    <w:uiPriority w:val="9"/>
    <w:semiHidden/>
    <w:qFormat/>
    <w:rsid w:val="008960D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E3021B" w:themeColor="text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8960D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E3021B" w:themeColor="text2"/>
      <w:sz w:val="26"/>
      <w:szCs w:val="26"/>
    </w:rPr>
  </w:style>
  <w:style w:type="paragraph" w:styleId="Heading4">
    <w:name w:val="heading 4"/>
    <w:basedOn w:val="Normal"/>
    <w:link w:val="Heading4Char"/>
    <w:uiPriority w:val="9"/>
    <w:qFormat/>
    <w:rsid w:val="00031E47"/>
    <w:pPr>
      <w:spacing w:before="100" w:beforeAutospacing="1" w:after="100" w:afterAutospacing="1"/>
      <w:outlineLvl w:val="3"/>
    </w:pPr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D41A34"/>
    <w:rPr>
      <w:sz w:val="14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797F40"/>
    <w:rPr>
      <w:sz w:val="14"/>
    </w:rPr>
  </w:style>
  <w:style w:type="paragraph" w:styleId="Footer">
    <w:name w:val="footer"/>
    <w:basedOn w:val="Normal"/>
    <w:link w:val="FooterChar"/>
    <w:uiPriority w:val="99"/>
    <w:semiHidden/>
    <w:rsid w:val="00D41A34"/>
    <w:rPr>
      <w:b/>
      <w:color w:val="E3021B" w:themeColor="text2"/>
      <w:sz w:val="20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797F40"/>
    <w:rPr>
      <w:b/>
      <w:color w:val="E3021B" w:themeColor="text2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797F40"/>
    <w:rPr>
      <w:rFonts w:asciiTheme="majorHAnsi" w:eastAsiaTheme="majorEastAsia" w:hAnsiTheme="majorHAnsi" w:cstheme="majorBidi"/>
      <w:color w:val="E3021B" w:themeColor="text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97F40"/>
    <w:rPr>
      <w:rFonts w:asciiTheme="majorHAnsi" w:eastAsiaTheme="majorEastAsia" w:hAnsiTheme="majorHAnsi" w:cstheme="majorBidi"/>
      <w:color w:val="E3021B" w:themeColor="text2"/>
      <w:sz w:val="26"/>
      <w:szCs w:val="26"/>
    </w:rPr>
  </w:style>
  <w:style w:type="character" w:styleId="IntenseEmphasis">
    <w:name w:val="Intense Emphasis"/>
    <w:basedOn w:val="DefaultParagraphFont"/>
    <w:uiPriority w:val="21"/>
    <w:semiHidden/>
    <w:qFormat/>
    <w:rsid w:val="008960D8"/>
    <w:rPr>
      <w:i/>
      <w:iCs/>
      <w:color w:val="E3021B" w:themeColor="text2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8960D8"/>
    <w:pPr>
      <w:pBdr>
        <w:top w:val="single" w:sz="4" w:space="10" w:color="E3021B" w:themeColor="text2"/>
        <w:bottom w:val="single" w:sz="4" w:space="10" w:color="E3021B" w:themeColor="text2"/>
      </w:pBdr>
      <w:spacing w:before="360" w:after="360"/>
      <w:ind w:left="864" w:right="864"/>
      <w:jc w:val="center"/>
    </w:pPr>
    <w:rPr>
      <w:i/>
      <w:iCs/>
      <w:color w:val="E3021B" w:themeColor="text2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797F40"/>
    <w:rPr>
      <w:i/>
      <w:iCs/>
      <w:color w:val="E3021B" w:themeColor="text2"/>
      <w:sz w:val="19"/>
    </w:rPr>
  </w:style>
  <w:style w:type="character" w:styleId="IntenseReference">
    <w:name w:val="Intense Reference"/>
    <w:basedOn w:val="DefaultParagraphFont"/>
    <w:uiPriority w:val="32"/>
    <w:semiHidden/>
    <w:qFormat/>
    <w:rsid w:val="008960D8"/>
    <w:rPr>
      <w:b/>
      <w:bCs/>
      <w:smallCaps/>
      <w:color w:val="E3021B" w:themeColor="text2"/>
      <w:spacing w:val="5"/>
    </w:rPr>
  </w:style>
  <w:style w:type="table" w:styleId="TableGrid">
    <w:name w:val="Table Grid"/>
    <w:basedOn w:val="TableNormal"/>
    <w:uiPriority w:val="59"/>
    <w:rsid w:val="008960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TDocType">
    <w:name w:val="RT_Doc Type"/>
    <w:basedOn w:val="Normal"/>
    <w:next w:val="RTDate"/>
    <w:qFormat/>
    <w:rsid w:val="00A67D5C"/>
    <w:rPr>
      <w:b/>
      <w:bCs/>
      <w:color w:val="E3021B" w:themeColor="text2"/>
      <w:sz w:val="50"/>
      <w:szCs w:val="50"/>
    </w:rPr>
  </w:style>
  <w:style w:type="paragraph" w:customStyle="1" w:styleId="RTDate">
    <w:name w:val="RT_Date"/>
    <w:basedOn w:val="Normal"/>
    <w:next w:val="Normal"/>
    <w:uiPriority w:val="1"/>
    <w:qFormat/>
    <w:rsid w:val="009F3C5F"/>
    <w:rPr>
      <w:b/>
      <w:bCs/>
      <w:caps/>
      <w:color w:val="E3021B" w:themeColor="text2"/>
      <w:sz w:val="28"/>
      <w:szCs w:val="28"/>
    </w:rPr>
  </w:style>
  <w:style w:type="character" w:styleId="PlaceholderText">
    <w:name w:val="Placeholder Text"/>
    <w:basedOn w:val="DefaultParagraphFont"/>
    <w:uiPriority w:val="99"/>
    <w:semiHidden/>
    <w:rsid w:val="00797F40"/>
    <w:rPr>
      <w:color w:val="808080"/>
    </w:rPr>
  </w:style>
  <w:style w:type="paragraph" w:customStyle="1" w:styleId="RTDocTitle">
    <w:name w:val="RT_Doc Title"/>
    <w:basedOn w:val="Normal"/>
    <w:next w:val="Normal"/>
    <w:uiPriority w:val="1"/>
    <w:qFormat/>
    <w:rsid w:val="00CD4A8B"/>
    <w:pPr>
      <w:spacing w:before="360" w:after="360"/>
    </w:pPr>
    <w:rPr>
      <w:b/>
      <w:bCs/>
      <w:sz w:val="56"/>
      <w:szCs w:val="56"/>
    </w:rPr>
  </w:style>
  <w:style w:type="paragraph" w:customStyle="1" w:styleId="RTIntroduction">
    <w:name w:val="RT_Introduction"/>
    <w:basedOn w:val="Normal"/>
    <w:next w:val="Normal"/>
    <w:uiPriority w:val="2"/>
    <w:qFormat/>
    <w:rsid w:val="008D7C5E"/>
    <w:pPr>
      <w:spacing w:after="360"/>
    </w:pPr>
    <w:rPr>
      <w:b/>
      <w:bCs/>
    </w:rPr>
  </w:style>
  <w:style w:type="paragraph" w:customStyle="1" w:styleId="RTTitle1">
    <w:name w:val="RT_Title 1"/>
    <w:basedOn w:val="Normal"/>
    <w:next w:val="Normal"/>
    <w:uiPriority w:val="2"/>
    <w:qFormat/>
    <w:rsid w:val="00E02A07"/>
    <w:pPr>
      <w:keepNext/>
      <w:spacing w:before="240" w:after="160"/>
      <w:outlineLvl w:val="0"/>
    </w:pPr>
    <w:rPr>
      <w:b/>
      <w:bCs/>
      <w:color w:val="E3021B" w:themeColor="text2"/>
      <w:sz w:val="28"/>
      <w:szCs w:val="28"/>
    </w:rPr>
  </w:style>
  <w:style w:type="paragraph" w:customStyle="1" w:styleId="RTHighlight">
    <w:name w:val="RT_Highlight"/>
    <w:basedOn w:val="Normal"/>
    <w:next w:val="Normal"/>
    <w:uiPriority w:val="4"/>
    <w:qFormat/>
    <w:rsid w:val="009D4FCE"/>
    <w:pPr>
      <w:spacing w:before="120" w:after="120"/>
      <w:ind w:left="170"/>
    </w:pPr>
    <w:rPr>
      <w:b/>
      <w:bCs/>
    </w:rPr>
  </w:style>
  <w:style w:type="paragraph" w:customStyle="1" w:styleId="RTTITLE2">
    <w:name w:val="RT_TITLE 2"/>
    <w:basedOn w:val="Normal"/>
    <w:next w:val="Normal"/>
    <w:uiPriority w:val="2"/>
    <w:qFormat/>
    <w:rsid w:val="00CD4A8B"/>
    <w:pPr>
      <w:keepNext/>
      <w:spacing w:before="240" w:after="120"/>
      <w:outlineLvl w:val="1"/>
    </w:pPr>
    <w:rPr>
      <w:b/>
      <w:bCs/>
      <w:caps/>
    </w:rPr>
  </w:style>
  <w:style w:type="paragraph" w:customStyle="1" w:styleId="RTBulletPoint">
    <w:name w:val="RT_Bullet Point"/>
    <w:basedOn w:val="Normal"/>
    <w:uiPriority w:val="3"/>
    <w:qFormat/>
    <w:rsid w:val="00CD4A8B"/>
    <w:pPr>
      <w:numPr>
        <w:numId w:val="11"/>
      </w:numPr>
    </w:pPr>
  </w:style>
  <w:style w:type="paragraph" w:styleId="FootnoteText">
    <w:name w:val="footnote text"/>
    <w:basedOn w:val="Normal"/>
    <w:link w:val="FootnoteTextChar"/>
    <w:uiPriority w:val="99"/>
    <w:semiHidden/>
    <w:rsid w:val="00F00D7B"/>
    <w:rPr>
      <w:sz w:val="14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00D7B"/>
    <w:rPr>
      <w:sz w:val="14"/>
    </w:rPr>
  </w:style>
  <w:style w:type="character" w:styleId="FootnoteReference">
    <w:name w:val="footnote reference"/>
    <w:basedOn w:val="DefaultParagraphFont"/>
    <w:uiPriority w:val="99"/>
    <w:semiHidden/>
    <w:rsid w:val="00F00D7B"/>
    <w:rPr>
      <w:sz w:val="16"/>
      <w:vertAlign w:val="superscript"/>
    </w:rPr>
  </w:style>
  <w:style w:type="character" w:styleId="Hyperlink">
    <w:name w:val="Hyperlink"/>
    <w:basedOn w:val="DefaultParagraphFont"/>
    <w:uiPriority w:val="99"/>
    <w:semiHidden/>
    <w:rsid w:val="00F00D7B"/>
    <w:rPr>
      <w:color w:val="E3021B" w:themeColor="text2"/>
      <w:u w:val="none"/>
    </w:rPr>
  </w:style>
  <w:style w:type="character" w:customStyle="1" w:styleId="Mentionnonrsolue1">
    <w:name w:val="Mention non résolue1"/>
    <w:basedOn w:val="DefaultParagraphFont"/>
    <w:uiPriority w:val="99"/>
    <w:semiHidden/>
    <w:rsid w:val="00F00D7B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rsid w:val="00F00D7B"/>
    <w:rPr>
      <w:color w:val="E3021B" w:themeColor="text2"/>
      <w:u w:val="none"/>
    </w:rPr>
  </w:style>
  <w:style w:type="paragraph" w:styleId="ListParagraph">
    <w:name w:val="List Paragraph"/>
    <w:basedOn w:val="Normal"/>
    <w:uiPriority w:val="34"/>
    <w:qFormat/>
    <w:rsid w:val="00F37CA2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rsid w:val="00935ED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935EDE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35EDE"/>
    <w:rPr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935E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35EDE"/>
    <w:rPr>
      <w:b/>
      <w:bCs/>
      <w:lang w:val="en-GB"/>
    </w:rPr>
  </w:style>
  <w:style w:type="character" w:customStyle="1" w:styleId="normaltextrun">
    <w:name w:val="normaltextrun"/>
    <w:basedOn w:val="DefaultParagraphFont"/>
    <w:rsid w:val="0010457A"/>
  </w:style>
  <w:style w:type="character" w:customStyle="1" w:styleId="eop">
    <w:name w:val="eop"/>
    <w:basedOn w:val="DefaultParagraphFont"/>
    <w:rsid w:val="0010457A"/>
  </w:style>
  <w:style w:type="paragraph" w:styleId="Revision">
    <w:name w:val="Revision"/>
    <w:hidden/>
    <w:uiPriority w:val="99"/>
    <w:semiHidden/>
    <w:rsid w:val="00C37F94"/>
    <w:rPr>
      <w:sz w:val="19"/>
      <w:lang w:val="en-GB"/>
    </w:rPr>
  </w:style>
  <w:style w:type="paragraph" w:customStyle="1" w:styleId="paragraph">
    <w:name w:val="paragraph"/>
    <w:basedOn w:val="Normal"/>
    <w:rsid w:val="00AD37F2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rsid w:val="00031E47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031E47"/>
    <w:rPr>
      <w:b/>
      <w:bCs/>
    </w:rPr>
  </w:style>
  <w:style w:type="paragraph" w:styleId="NormalWeb">
    <w:name w:val="Normal (Web)"/>
    <w:basedOn w:val="Normal"/>
    <w:uiPriority w:val="99"/>
    <w:unhideWhenUsed/>
    <w:rsid w:val="00031E4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Default">
    <w:name w:val="Default"/>
    <w:rsid w:val="00E24F9D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70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77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091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4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6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36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03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520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359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16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036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3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8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70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08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62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31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6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78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7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509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5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047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656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044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34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44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2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34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4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8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396468\OneDrive%20-%20Volvo%20Group\01-Communiqu&#233;s%20de%20presse\_En%20cours\Template%20CP.dotx" TargetMode="External"/></Relationships>
</file>

<file path=word/theme/theme1.xml><?xml version="1.0" encoding="utf-8"?>
<a:theme xmlns:a="http://schemas.openxmlformats.org/drawingml/2006/main" name="Thème Office">
  <a:themeElements>
    <a:clrScheme name="Renault Trucks_Couleurs">
      <a:dk1>
        <a:sysClr val="windowText" lastClr="000000"/>
      </a:dk1>
      <a:lt1>
        <a:sysClr val="window" lastClr="FFFFFF"/>
      </a:lt1>
      <a:dk2>
        <a:srgbClr val="E3021B"/>
      </a:dk2>
      <a:lt2>
        <a:srgbClr val="EDEDEE"/>
      </a:lt2>
      <a:accent1>
        <a:srgbClr val="01E4B3"/>
      </a:accent1>
      <a:accent2>
        <a:srgbClr val="E2DE00"/>
      </a:accent2>
      <a:accent3>
        <a:srgbClr val="0099BC"/>
      </a:accent3>
      <a:accent4>
        <a:srgbClr val="494949"/>
      </a:accent4>
      <a:accent5>
        <a:srgbClr val="A1A5A7"/>
      </a:accent5>
      <a:accent6>
        <a:srgbClr val="D9DADB"/>
      </a:accent6>
      <a:hlink>
        <a:srgbClr val="FFFFFF"/>
      </a:hlink>
      <a:folHlink>
        <a:srgbClr val="FFFFFF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A99248-8521-4F75-AF1C-F48B18B57B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CP.dotx</Template>
  <TotalTime>166</TotalTime>
  <Pages>3</Pages>
  <Words>809</Words>
  <Characters>4450</Characters>
  <Application>Microsoft Office Word</Application>
  <DocSecurity>0</DocSecurity>
  <Lines>37</Lines>
  <Paragraphs>10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Press Release</vt:lpstr>
      <vt:lpstr>Press Release</vt:lpstr>
      <vt:lpstr>Press Release</vt:lpstr>
    </vt:vector>
  </TitlesOfParts>
  <Company>Renault Trucks</Company>
  <LinksUpToDate>false</LinksUpToDate>
  <CharactersWithSpaces>5249</CharactersWithSpaces>
  <SharedDoc>false</SharedDoc>
  <HLinks>
    <vt:vector size="6" baseType="variant">
      <vt:variant>
        <vt:i4>589857</vt:i4>
      </vt:variant>
      <vt:variant>
        <vt:i4>3</vt:i4>
      </vt:variant>
      <vt:variant>
        <vt:i4>0</vt:i4>
      </vt:variant>
      <vt:variant>
        <vt:i4>5</vt:i4>
      </vt:variant>
      <vt:variant>
        <vt:lpwstr>mailto:severyne.molard@renault-trucks.com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subject/>
  <dc:creator>Molard Severyne</dc:creator>
  <cp:keywords/>
  <dc:description/>
  <cp:lastModifiedBy>Audiot Cassandre</cp:lastModifiedBy>
  <cp:revision>46</cp:revision>
  <cp:lastPrinted>2024-03-20T14:00:00Z</cp:lastPrinted>
  <dcterms:created xsi:type="dcterms:W3CDTF">2024-06-26T08:10:00Z</dcterms:created>
  <dcterms:modified xsi:type="dcterms:W3CDTF">2024-07-04T12:40:00Z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9540963-e559-4020-8a90-fe8a502c2801_Enabled">
    <vt:lpwstr>true</vt:lpwstr>
  </property>
  <property fmtid="{D5CDD505-2E9C-101B-9397-08002B2CF9AE}" pid="3" name="MSIP_Label_19540963-e559-4020-8a90-fe8a502c2801_SetDate">
    <vt:lpwstr>2023-09-05T14:49:02Z</vt:lpwstr>
  </property>
  <property fmtid="{D5CDD505-2E9C-101B-9397-08002B2CF9AE}" pid="4" name="MSIP_Label_19540963-e559-4020-8a90-fe8a502c2801_Method">
    <vt:lpwstr>Standard</vt:lpwstr>
  </property>
  <property fmtid="{D5CDD505-2E9C-101B-9397-08002B2CF9AE}" pid="5" name="MSIP_Label_19540963-e559-4020-8a90-fe8a502c2801_Name">
    <vt:lpwstr>19540963-e559-4020-8a90-fe8a502c2801</vt:lpwstr>
  </property>
  <property fmtid="{D5CDD505-2E9C-101B-9397-08002B2CF9AE}" pid="6" name="MSIP_Label_19540963-e559-4020-8a90-fe8a502c2801_SiteId">
    <vt:lpwstr>f25493ae-1c98-41d7-8a33-0be75f5fe603</vt:lpwstr>
  </property>
  <property fmtid="{D5CDD505-2E9C-101B-9397-08002B2CF9AE}" pid="7" name="MSIP_Label_19540963-e559-4020-8a90-fe8a502c2801_ActionId">
    <vt:lpwstr>0aae8b5d-d65d-48c2-a013-d3f40c708c31</vt:lpwstr>
  </property>
  <property fmtid="{D5CDD505-2E9C-101B-9397-08002B2CF9AE}" pid="8" name="MSIP_Label_19540963-e559-4020-8a90-fe8a502c2801_ContentBits">
    <vt:lpwstr>0</vt:lpwstr>
  </property>
</Properties>
</file>